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5342"/>
        <w:gridCol w:w="1244"/>
        <w:gridCol w:w="1781"/>
        <w:gridCol w:w="1380"/>
      </w:tblGrid>
      <w:tr w:rsidR="009A7EC0" w:rsidTr="00136548">
        <w:tc>
          <w:tcPr>
            <w:tcW w:w="9747" w:type="dxa"/>
            <w:gridSpan w:val="4"/>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0D3237">
            <w:pPr>
              <w:spacing w:before="120" w:after="120"/>
            </w:pPr>
            <w:r w:rsidRPr="00A30E0C">
              <w:rPr>
                <w:b/>
              </w:rPr>
              <w:t>Ziffer</w:t>
            </w:r>
            <w:r w:rsidR="00A30E0C">
              <w:tab/>
            </w:r>
            <w:r w:rsidR="00BC223E">
              <w:tab/>
            </w:r>
            <w:r w:rsidR="000D3237">
              <w:tab/>
            </w:r>
            <w:r w:rsidR="000D3237">
              <w:tab/>
            </w:r>
            <w:r w:rsidR="00BC223E">
              <w:tab/>
            </w:r>
            <w:r w:rsidR="009A7EC0" w:rsidRPr="009B790A">
              <w:rPr>
                <w:b/>
              </w:rPr>
              <w:t>„</w:t>
            </w:r>
            <w:r w:rsidR="000D3237" w:rsidRPr="000D3237">
              <w:rPr>
                <w:b/>
              </w:rPr>
              <w:t>XXIV.</w:t>
            </w:r>
            <w:r w:rsidR="000D3237">
              <w:rPr>
                <w:b/>
              </w:rPr>
              <w:t xml:space="preserve">  </w:t>
            </w:r>
            <w:r w:rsidR="000D3237" w:rsidRPr="000D3237">
              <w:rPr>
                <w:b/>
              </w:rPr>
              <w:t>Beschäftigte im Sozial- und Erziehungsdienst</w:t>
            </w:r>
            <w:r w:rsidR="00553998">
              <w:rPr>
                <w:b/>
              </w:rPr>
              <w:t>“</w:t>
            </w:r>
          </w:p>
        </w:tc>
      </w:tr>
      <w:tr w:rsidR="00BC223E" w:rsidRPr="0001508F" w:rsidTr="00B717C3">
        <w:tc>
          <w:tcPr>
            <w:tcW w:w="5474" w:type="dxa"/>
          </w:tcPr>
          <w:p w:rsidR="00BC223E" w:rsidRPr="0001508F" w:rsidRDefault="00BC223E" w:rsidP="00AB7BD2">
            <w:pPr>
              <w:spacing w:before="120" w:after="120"/>
              <w:rPr>
                <w:b/>
              </w:rPr>
            </w:pPr>
            <w:r w:rsidRPr="0001508F">
              <w:rPr>
                <w:b/>
              </w:rPr>
              <w:t>Merkmal</w:t>
            </w:r>
          </w:p>
        </w:tc>
        <w:tc>
          <w:tcPr>
            <w:tcW w:w="1322" w:type="dxa"/>
          </w:tcPr>
          <w:p w:rsidR="00BC223E" w:rsidRPr="0001508F" w:rsidRDefault="00BC223E" w:rsidP="00AB7BD2">
            <w:pPr>
              <w:spacing w:before="120" w:after="120"/>
              <w:rPr>
                <w:b/>
              </w:rPr>
            </w:pPr>
            <w:r w:rsidRPr="0001508F">
              <w:rPr>
                <w:b/>
              </w:rPr>
              <w:t xml:space="preserve">Verg.Gr. </w:t>
            </w:r>
            <w:r w:rsidRPr="0001508F">
              <w:rPr>
                <w:b/>
              </w:rPr>
              <w:br/>
              <w:t>BAT</w:t>
            </w:r>
            <w:r>
              <w:rPr>
                <w:b/>
              </w:rPr>
              <w:t xml:space="preserve"> (VKA)</w:t>
            </w:r>
            <w:r w:rsidRPr="0001508F">
              <w:rPr>
                <w:b/>
              </w:rPr>
              <w:br/>
            </w:r>
            <w:r w:rsidRPr="0001508F">
              <w:rPr>
                <w:i/>
              </w:rPr>
              <w:t>(ggf. Aufstieg)</w:t>
            </w:r>
          </w:p>
        </w:tc>
        <w:tc>
          <w:tcPr>
            <w:tcW w:w="1540" w:type="dxa"/>
          </w:tcPr>
          <w:p w:rsidR="00BC223E" w:rsidRPr="0001508F" w:rsidRDefault="00F70A78" w:rsidP="00F70A78">
            <w:pPr>
              <w:spacing w:before="120" w:after="120"/>
              <w:rPr>
                <w:b/>
              </w:rPr>
            </w:pPr>
            <w:r>
              <w:rPr>
                <w:b/>
              </w:rPr>
              <w:t>entsprechende</w:t>
            </w:r>
            <w:r>
              <w:rPr>
                <w:b/>
              </w:rPr>
              <w:br/>
              <w:t>EG TVöD</w:t>
            </w:r>
            <w:bookmarkStart w:id="0" w:name="_GoBack"/>
            <w:bookmarkEnd w:id="0"/>
            <w:r>
              <w:rPr>
                <w:b/>
              </w:rPr>
              <w:br/>
              <w:t>Allg. Teil</w:t>
            </w:r>
          </w:p>
        </w:tc>
        <w:tc>
          <w:tcPr>
            <w:tcW w:w="1411" w:type="dxa"/>
          </w:tcPr>
          <w:p w:rsidR="00BC223E" w:rsidRPr="0001508F" w:rsidRDefault="00BC223E" w:rsidP="00AB7BD2">
            <w:pPr>
              <w:spacing w:before="120" w:after="120"/>
              <w:rPr>
                <w:b/>
              </w:rPr>
            </w:pPr>
            <w:r w:rsidRPr="0001508F">
              <w:rPr>
                <w:b/>
              </w:rPr>
              <w:t>EG TVöD ab</w:t>
            </w:r>
          </w:p>
          <w:p w:rsidR="00BC223E" w:rsidRPr="0001508F" w:rsidRDefault="00BC223E" w:rsidP="00AB7BD2">
            <w:pPr>
              <w:spacing w:before="120" w:after="120"/>
              <w:rPr>
                <w:b/>
              </w:rPr>
            </w:pPr>
            <w:r w:rsidRPr="0001508F">
              <w:rPr>
                <w:b/>
              </w:rPr>
              <w:t>01.01.2017</w:t>
            </w:r>
          </w:p>
        </w:tc>
      </w:tr>
      <w:tr w:rsidR="000D3237" w:rsidRPr="0001508F" w:rsidTr="00B717C3">
        <w:tc>
          <w:tcPr>
            <w:tcW w:w="5474" w:type="dxa"/>
          </w:tcPr>
          <w:p w:rsidR="000D3237" w:rsidRPr="00B717C3" w:rsidRDefault="000D3237" w:rsidP="000D3237">
            <w:pPr>
              <w:spacing w:before="120" w:after="120"/>
            </w:pPr>
            <w:r w:rsidRPr="00B717C3">
              <w:t xml:space="preserve">Beschäftigte in der Tätigkeit von Kinderpflegerinnen/Kinderpflegern mit staatlicher Anerkennung. </w:t>
            </w:r>
          </w:p>
          <w:p w:rsidR="000D3237" w:rsidRPr="00B717C3" w:rsidRDefault="000D3237" w:rsidP="000D3237">
            <w:pPr>
              <w:spacing w:before="120" w:after="120"/>
            </w:pPr>
            <w:r w:rsidRPr="00B717C3">
              <w:t>(Hierzu Protokollerklärung Nr. 1)</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2</w:t>
            </w:r>
          </w:p>
        </w:tc>
        <w:tc>
          <w:tcPr>
            <w:tcW w:w="1411" w:type="dxa"/>
          </w:tcPr>
          <w:p w:rsidR="000D3237" w:rsidRPr="00B717C3" w:rsidRDefault="000D3237" w:rsidP="00AB7BD2">
            <w:pPr>
              <w:spacing w:before="120" w:after="120"/>
            </w:pPr>
            <w:r w:rsidRPr="00B717C3">
              <w:t>EG S 2</w:t>
            </w:r>
          </w:p>
        </w:tc>
      </w:tr>
      <w:tr w:rsidR="000D3237" w:rsidRPr="0001508F" w:rsidTr="00B717C3">
        <w:tc>
          <w:tcPr>
            <w:tcW w:w="5474" w:type="dxa"/>
          </w:tcPr>
          <w:p w:rsidR="000D3237" w:rsidRPr="00B717C3" w:rsidRDefault="000D3237" w:rsidP="000D3237">
            <w:pPr>
              <w:spacing w:before="120" w:after="120"/>
            </w:pPr>
            <w:r w:rsidRPr="00B717C3">
              <w:t xml:space="preserve">Kinderpflegerinnen/Kinderpfleger mit staatlicher Anerkennung oder mit staatlicher Prüfung und entsprechender Tätigkeit sowie sonstige Beschäftigte, die aufgrund gleichwertiger Fähigkeiten und ihrer Erfahrungen entsprechende Tätigkeiten </w:t>
            </w:r>
            <w:proofErr w:type="spellStart"/>
            <w:r w:rsidRPr="00B717C3">
              <w:t>ausü-ben</w:t>
            </w:r>
            <w:proofErr w:type="spellEnd"/>
            <w:r w:rsidRPr="00B717C3">
              <w:t xml:space="preserve">. </w:t>
            </w:r>
          </w:p>
          <w:p w:rsidR="000D3237" w:rsidRPr="00B717C3" w:rsidRDefault="000D3237" w:rsidP="000D3237">
            <w:pPr>
              <w:spacing w:before="120" w:after="120"/>
            </w:pPr>
            <w:r w:rsidRPr="00B717C3">
              <w:t>(Hierzu Protokollerklärung Nr. 1)</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4</w:t>
            </w:r>
          </w:p>
        </w:tc>
        <w:tc>
          <w:tcPr>
            <w:tcW w:w="1411" w:type="dxa"/>
          </w:tcPr>
          <w:p w:rsidR="000D3237" w:rsidRPr="00B717C3" w:rsidRDefault="000D3237" w:rsidP="00AB7BD2">
            <w:pPr>
              <w:spacing w:before="120" w:after="120"/>
            </w:pPr>
            <w:r w:rsidRPr="00B717C3">
              <w:t>EG S 3</w:t>
            </w:r>
          </w:p>
        </w:tc>
      </w:tr>
      <w:tr w:rsidR="000D3237" w:rsidRPr="0001508F" w:rsidTr="00B717C3">
        <w:tc>
          <w:tcPr>
            <w:tcW w:w="5474" w:type="dxa"/>
          </w:tcPr>
          <w:p w:rsidR="000D3237" w:rsidRPr="00B717C3" w:rsidRDefault="000D3237" w:rsidP="000D3237">
            <w:pPr>
              <w:spacing w:before="120" w:after="120"/>
            </w:pPr>
            <w:r w:rsidRPr="00B717C3">
              <w:t xml:space="preserve">Kinderpflegerinnen/Kinderpfleger mit staatlicher Anerkennung oder mit </w:t>
            </w:r>
            <w:proofErr w:type="spellStart"/>
            <w:r w:rsidRPr="00B717C3">
              <w:t>staatli-cher</w:t>
            </w:r>
            <w:proofErr w:type="spellEnd"/>
            <w:r w:rsidRPr="00B717C3">
              <w:t xml:space="preserve"> Prüfung und entsprechender Tätigkeit sowie sonstige Beschäftigte, die aufgrund gleichwertiger Fähigkeiten und ihrer Erfahrungen entsprechende Tätigkeiten ausüben, mit schwierigen fachlichen Tätigkeiten. </w:t>
            </w:r>
          </w:p>
          <w:p w:rsidR="000D3237" w:rsidRPr="00B717C3" w:rsidRDefault="000D3237" w:rsidP="000D3237">
            <w:pPr>
              <w:spacing w:before="120" w:after="120"/>
            </w:pPr>
            <w:r w:rsidRPr="00B717C3">
              <w:t>(Hierzu Protokollerklärungen Nrn. 1 und 2)</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5</w:t>
            </w:r>
          </w:p>
        </w:tc>
        <w:tc>
          <w:tcPr>
            <w:tcW w:w="1411" w:type="dxa"/>
          </w:tcPr>
          <w:p w:rsidR="000D3237" w:rsidRPr="00B717C3" w:rsidRDefault="000D3237" w:rsidP="00AB7BD2">
            <w:pPr>
              <w:spacing w:before="120" w:after="120"/>
            </w:pPr>
            <w:r w:rsidRPr="00B717C3">
              <w:t xml:space="preserve">EG S 4 </w:t>
            </w:r>
            <w:r w:rsidRPr="00B717C3">
              <w:br/>
              <w:t>Fgr. 1</w:t>
            </w:r>
          </w:p>
        </w:tc>
      </w:tr>
      <w:tr w:rsidR="000D3237" w:rsidRPr="0001508F" w:rsidTr="00B717C3">
        <w:tc>
          <w:tcPr>
            <w:tcW w:w="5474" w:type="dxa"/>
          </w:tcPr>
          <w:p w:rsidR="000D3237" w:rsidRPr="00B717C3" w:rsidRDefault="000D3237" w:rsidP="000D3237">
            <w:pPr>
              <w:spacing w:before="120" w:after="120"/>
            </w:pPr>
            <w:r w:rsidRPr="00B717C3">
              <w:t xml:space="preserve">Beschäftigte im handwerklichen Erziehungsdienst mit abgeschlossener Berufsausbildung. </w:t>
            </w:r>
          </w:p>
          <w:p w:rsidR="000D3237" w:rsidRPr="00B717C3" w:rsidRDefault="000D3237" w:rsidP="000D3237">
            <w:pPr>
              <w:spacing w:before="120" w:after="120"/>
            </w:pPr>
            <w:r w:rsidRPr="00B717C3">
              <w:t xml:space="preserve">(Hierzu Protokollerklärung Nr. 1) </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5</w:t>
            </w:r>
          </w:p>
        </w:tc>
        <w:tc>
          <w:tcPr>
            <w:tcW w:w="1411" w:type="dxa"/>
          </w:tcPr>
          <w:p w:rsidR="000D3237" w:rsidRPr="00B717C3" w:rsidRDefault="000D3237" w:rsidP="000D3237">
            <w:pPr>
              <w:spacing w:before="120" w:after="120"/>
            </w:pPr>
            <w:r w:rsidRPr="00B717C3">
              <w:t>EG S 4</w:t>
            </w:r>
            <w:r w:rsidRPr="00B717C3">
              <w:br/>
              <w:t>Fgr. 2</w:t>
            </w:r>
          </w:p>
        </w:tc>
      </w:tr>
      <w:tr w:rsidR="000D3237" w:rsidRPr="0001508F" w:rsidTr="00B717C3">
        <w:tc>
          <w:tcPr>
            <w:tcW w:w="5474" w:type="dxa"/>
          </w:tcPr>
          <w:p w:rsidR="000D3237" w:rsidRPr="00B717C3" w:rsidRDefault="000D3237" w:rsidP="000D3237">
            <w:pPr>
              <w:spacing w:before="120" w:after="120"/>
            </w:pPr>
            <w:r w:rsidRPr="00B717C3">
              <w:t xml:space="preserve">Beschäftigte in der Tätigkeit von Erzieherinnen/Erziehern, </w:t>
            </w:r>
            <w:proofErr w:type="spellStart"/>
            <w:r w:rsidRPr="00B717C3">
              <w:t>Heilerziehungspfle</w:t>
            </w:r>
            <w:proofErr w:type="spellEnd"/>
            <w:r w:rsidRPr="00B717C3">
              <w:t xml:space="preserve">-gerinnen/Heilerziehungspfleger oder Heilerzieherinnen/Heilerzieher mit staatlicher Anerkennung. </w:t>
            </w:r>
          </w:p>
          <w:p w:rsidR="000D3237" w:rsidRPr="00B717C3" w:rsidRDefault="000D3237" w:rsidP="000D3237">
            <w:pPr>
              <w:spacing w:before="120" w:after="120"/>
            </w:pPr>
            <w:r w:rsidRPr="00B717C3">
              <w:t>(Hierzu Protokollerklärungen Nrn. 1 und 3)</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5</w:t>
            </w:r>
          </w:p>
        </w:tc>
        <w:tc>
          <w:tcPr>
            <w:tcW w:w="1411" w:type="dxa"/>
          </w:tcPr>
          <w:p w:rsidR="000D3237" w:rsidRPr="00B717C3" w:rsidRDefault="000D3237" w:rsidP="00AB7BD2">
            <w:pPr>
              <w:spacing w:before="120" w:after="120"/>
            </w:pPr>
            <w:r w:rsidRPr="00B717C3">
              <w:t>EG S 4</w:t>
            </w:r>
            <w:r w:rsidRPr="00B717C3">
              <w:br/>
              <w:t>Fgr. 3</w:t>
            </w:r>
          </w:p>
        </w:tc>
      </w:tr>
      <w:tr w:rsidR="000D3237" w:rsidRPr="0001508F" w:rsidTr="00B717C3">
        <w:tc>
          <w:tcPr>
            <w:tcW w:w="5474" w:type="dxa"/>
          </w:tcPr>
          <w:p w:rsidR="000D3237" w:rsidRPr="00B717C3" w:rsidRDefault="000D3237" w:rsidP="000D3237">
            <w:pPr>
              <w:spacing w:before="120" w:after="120"/>
            </w:pPr>
            <w:r w:rsidRPr="00B717C3">
              <w:t xml:space="preserve"> [nicht besetzt]</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6</w:t>
            </w:r>
          </w:p>
        </w:tc>
        <w:tc>
          <w:tcPr>
            <w:tcW w:w="1411" w:type="dxa"/>
          </w:tcPr>
          <w:p w:rsidR="000D3237" w:rsidRPr="00B717C3" w:rsidRDefault="000D3237" w:rsidP="00AB7BD2">
            <w:pPr>
              <w:spacing w:before="120" w:after="120"/>
            </w:pPr>
            <w:r w:rsidRPr="00B717C3">
              <w:t>EG S 5</w:t>
            </w:r>
          </w:p>
        </w:tc>
      </w:tr>
      <w:tr w:rsidR="000D3237" w:rsidRPr="0001508F" w:rsidTr="00B717C3">
        <w:tc>
          <w:tcPr>
            <w:tcW w:w="5474" w:type="dxa"/>
          </w:tcPr>
          <w:p w:rsidR="000D3237" w:rsidRPr="00B717C3" w:rsidRDefault="000D3237" w:rsidP="000D3237">
            <w:pPr>
              <w:spacing w:before="120" w:after="120"/>
            </w:pPr>
            <w:r w:rsidRPr="00B717C3">
              <w:t>[nicht besetzt]</w:t>
            </w:r>
          </w:p>
        </w:tc>
        <w:tc>
          <w:tcPr>
            <w:tcW w:w="1322" w:type="dxa"/>
          </w:tcPr>
          <w:p w:rsidR="000D3237" w:rsidRPr="00B717C3" w:rsidRDefault="000D3237" w:rsidP="00AB7BD2">
            <w:pPr>
              <w:spacing w:before="120" w:after="120"/>
            </w:pPr>
          </w:p>
        </w:tc>
        <w:tc>
          <w:tcPr>
            <w:tcW w:w="1540" w:type="dxa"/>
          </w:tcPr>
          <w:p w:rsidR="000D3237" w:rsidRPr="00B717C3" w:rsidRDefault="00F70A78" w:rsidP="00F70A78">
            <w:pPr>
              <w:spacing w:before="120" w:after="120"/>
            </w:pPr>
            <w:r>
              <w:t>EG 8</w:t>
            </w:r>
          </w:p>
        </w:tc>
        <w:tc>
          <w:tcPr>
            <w:tcW w:w="1411" w:type="dxa"/>
          </w:tcPr>
          <w:p w:rsidR="000D3237" w:rsidRPr="00B717C3" w:rsidRDefault="000D3237" w:rsidP="000D3237">
            <w:pPr>
              <w:spacing w:before="120" w:after="120"/>
            </w:pPr>
            <w:r w:rsidRPr="00B717C3">
              <w:t>EG S 6</w:t>
            </w:r>
          </w:p>
        </w:tc>
      </w:tr>
      <w:tr w:rsidR="000D3237" w:rsidRPr="0001508F" w:rsidTr="00B717C3">
        <w:tc>
          <w:tcPr>
            <w:tcW w:w="5474" w:type="dxa"/>
          </w:tcPr>
          <w:p w:rsidR="000D3237" w:rsidRPr="00B717C3" w:rsidRDefault="000D3237" w:rsidP="000D3237">
            <w:pPr>
              <w:spacing w:before="120" w:after="120"/>
            </w:pPr>
            <w:r w:rsidRPr="00B717C3">
              <w:t>Beschäftigte mit abgeschlossener Berufsausbildung als Gruppenleiterin/Gruppen-leiter in Ausbildungs- oder Berufsförderungswerkstätten oder Werkstätten für behinderte Menschen.</w:t>
            </w:r>
          </w:p>
          <w:p w:rsidR="000D3237" w:rsidRPr="00B717C3" w:rsidRDefault="000D3237" w:rsidP="000D3237">
            <w:pPr>
              <w:spacing w:before="120" w:after="120"/>
            </w:pPr>
            <w:r w:rsidRPr="00B717C3">
              <w:t>(Hierzu Protokollerklärung Nr. 1)</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8</w:t>
            </w:r>
          </w:p>
        </w:tc>
        <w:tc>
          <w:tcPr>
            <w:tcW w:w="1411" w:type="dxa"/>
          </w:tcPr>
          <w:p w:rsidR="000D3237" w:rsidRPr="00B717C3" w:rsidRDefault="000D3237" w:rsidP="00AB7BD2">
            <w:pPr>
              <w:spacing w:before="120" w:after="120"/>
            </w:pPr>
            <w:r w:rsidRPr="00B717C3">
              <w:t>EG S 7</w:t>
            </w:r>
          </w:p>
        </w:tc>
      </w:tr>
      <w:tr w:rsidR="000D3237" w:rsidRPr="0001508F" w:rsidTr="00B717C3">
        <w:tc>
          <w:tcPr>
            <w:tcW w:w="5474" w:type="dxa"/>
          </w:tcPr>
          <w:p w:rsidR="000D3237" w:rsidRPr="00B717C3" w:rsidRDefault="000D3237" w:rsidP="000D3237">
            <w:pPr>
              <w:spacing w:before="120" w:after="120"/>
            </w:pPr>
            <w:r w:rsidRPr="00B717C3">
              <w:lastRenderedPageBreak/>
              <w:t>Erzieherinnen/Erzieher, Heilerziehungspflegerinnen/Heilerziehungspfleger und Heilerzieherinnen/Heilerzieher mit staatlicher Anerkennung und jeweils entsprechender Tätigkeit sowie sonstige Beschäftigte, die aufgrund gleichwertiger Fähigkeiten und ihrer Erfahrungen entsprechende Tätigkeiten ausüben.</w:t>
            </w:r>
          </w:p>
          <w:p w:rsidR="000D3237" w:rsidRPr="00B717C3" w:rsidRDefault="000D3237" w:rsidP="000D3237">
            <w:pPr>
              <w:spacing w:before="120" w:after="120"/>
            </w:pPr>
            <w:r w:rsidRPr="00B717C3">
              <w:t>(Hierzu Protokollerklärungen Nrn. 1, 3 und 5)</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8</w:t>
            </w:r>
          </w:p>
        </w:tc>
        <w:tc>
          <w:tcPr>
            <w:tcW w:w="1411" w:type="dxa"/>
          </w:tcPr>
          <w:p w:rsidR="000D3237" w:rsidRPr="00B717C3" w:rsidRDefault="000D3237" w:rsidP="00AB7BD2">
            <w:pPr>
              <w:spacing w:before="120" w:after="120"/>
            </w:pPr>
            <w:r w:rsidRPr="00B717C3">
              <w:t>EG S 8a</w:t>
            </w:r>
          </w:p>
        </w:tc>
      </w:tr>
      <w:tr w:rsidR="000D3237" w:rsidRPr="0001508F" w:rsidTr="00B717C3">
        <w:tc>
          <w:tcPr>
            <w:tcW w:w="5474" w:type="dxa"/>
          </w:tcPr>
          <w:p w:rsidR="000D3237" w:rsidRPr="00B717C3" w:rsidRDefault="000D3237" w:rsidP="000D3237">
            <w:pPr>
              <w:spacing w:before="120" w:after="120"/>
            </w:pPr>
            <w:r w:rsidRPr="00B717C3">
              <w:t>Erzieherinnen/Erzieher, Heilerziehungspflegerinnen/Heilerziehungspfleger und Heilerzieherinnen/Heilerzieher mit staatlicher Anerkennung und jeweils entsprechender Tätigkeit sowie sonstige Beschäftigte, die aufgrund gleichwertiger Fähigkeiten und ihrer Erfahrungen entsprechende Tätigkeiten ausüben, mit besonders schwierigen fachlichen Tätigkeiten.</w:t>
            </w:r>
          </w:p>
          <w:p w:rsidR="000D3237" w:rsidRPr="00B717C3" w:rsidRDefault="000D3237" w:rsidP="000D3237">
            <w:pPr>
              <w:spacing w:before="120" w:after="120"/>
            </w:pPr>
            <w:r w:rsidRPr="00B717C3">
              <w:t>(Hierzu Protokollerklärungen Nrn. 1, 3, 5 und 6)</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8</w:t>
            </w:r>
          </w:p>
        </w:tc>
        <w:tc>
          <w:tcPr>
            <w:tcW w:w="1411" w:type="dxa"/>
          </w:tcPr>
          <w:p w:rsidR="000D3237" w:rsidRPr="00B717C3" w:rsidRDefault="000D3237" w:rsidP="00AB7BD2">
            <w:pPr>
              <w:spacing w:before="120" w:after="120"/>
            </w:pPr>
            <w:r w:rsidRPr="00B717C3">
              <w:t>EG S 8b</w:t>
            </w:r>
            <w:r w:rsidRPr="00B717C3">
              <w:br/>
              <w:t>Fgr. 1</w:t>
            </w:r>
          </w:p>
        </w:tc>
      </w:tr>
      <w:tr w:rsidR="000D3237" w:rsidRPr="0001508F" w:rsidTr="00B717C3">
        <w:tc>
          <w:tcPr>
            <w:tcW w:w="5474" w:type="dxa"/>
          </w:tcPr>
          <w:p w:rsidR="000D3237" w:rsidRPr="00B717C3" w:rsidRDefault="000D3237" w:rsidP="000D3237">
            <w:pPr>
              <w:spacing w:before="120" w:after="120"/>
            </w:pPr>
            <w:r w:rsidRPr="00B717C3">
              <w:t>Handwerksmeisterinnen/Handwerksmeister, Industriemeisterinnen/Industrie-meister oder Gärtnermeisterinnen/Gärtnermeister als Gruppenleiterin/Gruppen-leiter in Ausbildungs- oder Berufsförderungswerkstätten oder Werkstätten für behinderte Menschen.</w:t>
            </w:r>
          </w:p>
          <w:p w:rsidR="000D3237" w:rsidRPr="00B717C3" w:rsidRDefault="000D3237" w:rsidP="000D3237">
            <w:pPr>
              <w:spacing w:before="120" w:after="120"/>
            </w:pPr>
            <w:r w:rsidRPr="00B717C3">
              <w:t xml:space="preserve">(Hierzu Protokollerklärung Nr. 1) </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8</w:t>
            </w:r>
          </w:p>
        </w:tc>
        <w:tc>
          <w:tcPr>
            <w:tcW w:w="1411" w:type="dxa"/>
          </w:tcPr>
          <w:p w:rsidR="000D3237" w:rsidRPr="00B717C3" w:rsidRDefault="000D3237" w:rsidP="00AB7BD2">
            <w:pPr>
              <w:spacing w:before="120" w:after="120"/>
            </w:pPr>
            <w:r w:rsidRPr="00B717C3">
              <w:t>EG S 8b</w:t>
            </w:r>
            <w:r w:rsidRPr="00B717C3">
              <w:br/>
              <w:t>Fgr. 2</w:t>
            </w:r>
          </w:p>
        </w:tc>
      </w:tr>
      <w:tr w:rsidR="000D3237" w:rsidRPr="0001508F" w:rsidTr="00B717C3">
        <w:tc>
          <w:tcPr>
            <w:tcW w:w="5474" w:type="dxa"/>
          </w:tcPr>
          <w:p w:rsidR="000D3237" w:rsidRPr="00B717C3" w:rsidRDefault="000D3237" w:rsidP="000D3237">
            <w:pPr>
              <w:spacing w:before="120" w:after="120"/>
            </w:pPr>
            <w:r w:rsidRPr="00B717C3">
              <w:t>Beschäftigte in der Tätigkeit von Sozialarbeiterinnen/Sozialarbeitern bzw. Sozialpädagoginnen/Sozialpädagogen mit staatlicher Anerkennung.</w:t>
            </w:r>
          </w:p>
          <w:p w:rsidR="000D3237" w:rsidRPr="00B717C3" w:rsidRDefault="000D3237" w:rsidP="000D3237">
            <w:pPr>
              <w:spacing w:before="120" w:after="120"/>
            </w:pPr>
            <w:r w:rsidRPr="00B717C3">
              <w:t>(Hierzu Protokollerklärung Nr. 1)</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8</w:t>
            </w:r>
          </w:p>
        </w:tc>
        <w:tc>
          <w:tcPr>
            <w:tcW w:w="1411" w:type="dxa"/>
          </w:tcPr>
          <w:p w:rsidR="000D3237" w:rsidRPr="00B717C3" w:rsidRDefault="000D3237" w:rsidP="00AB7BD2">
            <w:pPr>
              <w:spacing w:before="120" w:after="120"/>
            </w:pPr>
            <w:r w:rsidRPr="00B717C3">
              <w:t>EG S 8b</w:t>
            </w:r>
            <w:r w:rsidRPr="00B717C3">
              <w:br/>
              <w:t>Fgr. 3</w:t>
            </w:r>
          </w:p>
        </w:tc>
      </w:tr>
      <w:tr w:rsidR="000D3237" w:rsidRPr="0001508F" w:rsidTr="00B717C3">
        <w:tc>
          <w:tcPr>
            <w:tcW w:w="5474" w:type="dxa"/>
          </w:tcPr>
          <w:p w:rsidR="00F9235D" w:rsidRPr="00B717C3" w:rsidRDefault="00F9235D" w:rsidP="00F9235D">
            <w:pPr>
              <w:spacing w:before="120" w:after="120"/>
            </w:pPr>
            <w:r w:rsidRPr="00B717C3">
              <w:t>Erzieherinnen/Erzieher, Heilerziehungspflegerinnen/Heilerziehungspfleger und Heilerzieherinnen/Heilerzieher mit staatlicher Anerkennung und jeweils entsprechender Tätigkeit sowie sonstige Beschäftigte, die aufgrund gleichwertiger Fähigkeiten und ihrer Erfahrungen entsprechende Tätigkeiten ausüben, mit fachlich koordinierenden Aufgaben für mindestens drei Beschäftigte mindestens der Entgeltgruppe S 8b Fallgruppe 1.</w:t>
            </w:r>
          </w:p>
          <w:p w:rsidR="000D3237" w:rsidRPr="00B717C3" w:rsidRDefault="00F9235D" w:rsidP="00F9235D">
            <w:pPr>
              <w:spacing w:before="120" w:after="120"/>
            </w:pPr>
            <w:r w:rsidRPr="00B717C3">
              <w:t>(Hierzu Protokollerklärungen Nrn. 1, 3 und 5)</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EG S 9</w:t>
            </w:r>
            <w:r w:rsidRPr="00B717C3">
              <w:br/>
              <w:t>Fgr.1</w:t>
            </w:r>
          </w:p>
        </w:tc>
      </w:tr>
      <w:tr w:rsidR="000D3237" w:rsidRPr="0001508F" w:rsidTr="00B717C3">
        <w:tc>
          <w:tcPr>
            <w:tcW w:w="5474" w:type="dxa"/>
          </w:tcPr>
          <w:p w:rsidR="00F9235D" w:rsidRPr="00B717C3" w:rsidRDefault="00F9235D" w:rsidP="00F9235D">
            <w:pPr>
              <w:spacing w:before="120" w:after="120"/>
            </w:pPr>
            <w:r w:rsidRPr="00B717C3">
              <w:t xml:space="preserve">Heilpädagoginnen/Heilpädagogen mit staatlicher Anerkennung und </w:t>
            </w:r>
            <w:proofErr w:type="spellStart"/>
            <w:r w:rsidRPr="00B717C3">
              <w:t>entspre-chender</w:t>
            </w:r>
            <w:proofErr w:type="spellEnd"/>
            <w:r w:rsidRPr="00B717C3">
              <w:t xml:space="preserve"> Tätigkeit.</w:t>
            </w:r>
          </w:p>
          <w:p w:rsidR="000D3237" w:rsidRPr="00B717C3" w:rsidRDefault="00F9235D" w:rsidP="00F9235D">
            <w:pPr>
              <w:spacing w:before="120" w:after="120"/>
            </w:pPr>
            <w:r w:rsidRPr="00B717C3">
              <w:t xml:space="preserve">(Hierzu Protokollerklärungen Nrn. 1 und 7) </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 xml:space="preserve">EG S 9 </w:t>
            </w:r>
            <w:r w:rsidRPr="00B717C3">
              <w:br/>
              <w:t>Fgr. 2</w:t>
            </w:r>
          </w:p>
        </w:tc>
      </w:tr>
      <w:tr w:rsidR="000D3237" w:rsidRPr="0001508F" w:rsidTr="00B717C3">
        <w:tc>
          <w:tcPr>
            <w:tcW w:w="5474" w:type="dxa"/>
          </w:tcPr>
          <w:p w:rsidR="00F9235D" w:rsidRPr="00B717C3" w:rsidRDefault="00F9235D" w:rsidP="00F9235D">
            <w:pPr>
              <w:spacing w:before="120" w:after="120"/>
            </w:pPr>
            <w:r w:rsidRPr="00B717C3">
              <w:t xml:space="preserve">Beschäftigte in der Tätigkeit von Heilpädagoginnen/Heilpädagogen mit </w:t>
            </w:r>
            <w:proofErr w:type="spellStart"/>
            <w:r w:rsidRPr="00B717C3">
              <w:t>abge-schlossener</w:t>
            </w:r>
            <w:proofErr w:type="spellEnd"/>
            <w:r w:rsidRPr="00B717C3">
              <w:t xml:space="preserve"> Hochschulbildung und – soweit nach dem jeweiligen Landesrecht vorgesehen – mit </w:t>
            </w:r>
            <w:r w:rsidRPr="00B717C3">
              <w:lastRenderedPageBreak/>
              <w:t>staatlicher Anerkennung.</w:t>
            </w:r>
          </w:p>
          <w:p w:rsidR="000D3237" w:rsidRPr="00B717C3" w:rsidRDefault="00F9235D" w:rsidP="00F9235D">
            <w:pPr>
              <w:spacing w:before="120" w:after="120"/>
            </w:pPr>
            <w:r w:rsidRPr="00B717C3">
              <w:t>(Hierzu Protokollerklärungen Nrn. 1 und 15)</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EG S 9</w:t>
            </w:r>
            <w:r w:rsidRPr="00B717C3">
              <w:br/>
              <w:t>Fgr. 3</w:t>
            </w:r>
          </w:p>
        </w:tc>
      </w:tr>
      <w:tr w:rsidR="000D3237" w:rsidRPr="0001508F" w:rsidTr="00B717C3">
        <w:tc>
          <w:tcPr>
            <w:tcW w:w="5474" w:type="dxa"/>
          </w:tcPr>
          <w:p w:rsidR="00F9235D" w:rsidRPr="00B717C3" w:rsidRDefault="00F9235D" w:rsidP="00F9235D">
            <w:pPr>
              <w:spacing w:before="120" w:after="120"/>
            </w:pPr>
            <w:r w:rsidRPr="00B717C3">
              <w:lastRenderedPageBreak/>
              <w:t xml:space="preserve">Beschäftigte als Leiterinnen/Leiter von Kindertagesstätten. </w:t>
            </w:r>
          </w:p>
          <w:p w:rsidR="000D3237" w:rsidRPr="00B717C3" w:rsidRDefault="00F9235D" w:rsidP="00F9235D">
            <w:pPr>
              <w:spacing w:before="120" w:after="120"/>
            </w:pPr>
            <w:r w:rsidRPr="00B717C3">
              <w:t xml:space="preserve">(Hierzu Protokollerklärung Nr. 8) </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 xml:space="preserve">EG S 9 </w:t>
            </w:r>
            <w:r w:rsidRPr="00B717C3">
              <w:br/>
              <w:t>Fgr. 4</w:t>
            </w:r>
          </w:p>
        </w:tc>
      </w:tr>
      <w:tr w:rsidR="000D3237" w:rsidRPr="0001508F"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/Vertreter von Leiterinnen/Leitern von Kindertagesstätten mit einer Durch-</w:t>
            </w:r>
            <w:proofErr w:type="spellStart"/>
            <w:r w:rsidRPr="00B717C3">
              <w:t>schnittsbelegung</w:t>
            </w:r>
            <w:proofErr w:type="spellEnd"/>
            <w:r w:rsidRPr="00B717C3">
              <w:t xml:space="preserve"> von mindestens 40 Plätzen bestellt sind. </w:t>
            </w:r>
          </w:p>
          <w:p w:rsidR="000D3237" w:rsidRPr="00B717C3" w:rsidRDefault="00F9235D" w:rsidP="00F9235D">
            <w:pPr>
              <w:spacing w:before="120" w:after="120"/>
            </w:pPr>
            <w:r w:rsidRPr="00B717C3">
              <w:t>(Hierzu Protokollerklärungen Nrn. 4, 8 und 9)</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 xml:space="preserve">EG S 9 </w:t>
            </w:r>
            <w:r w:rsidRPr="00B717C3">
              <w:br/>
              <w:t>Fgr. 5</w:t>
            </w:r>
          </w:p>
        </w:tc>
      </w:tr>
      <w:tr w:rsidR="000D3237" w:rsidRPr="0001508F" w:rsidTr="00B717C3">
        <w:tc>
          <w:tcPr>
            <w:tcW w:w="5474" w:type="dxa"/>
          </w:tcPr>
          <w:p w:rsidR="000D3237" w:rsidRPr="00B717C3" w:rsidRDefault="00F9235D" w:rsidP="00F9235D">
            <w:pPr>
              <w:spacing w:before="120" w:after="120"/>
            </w:pPr>
            <w:r w:rsidRPr="00B717C3">
              <w:t xml:space="preserve"> [nicht besetzt]</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EG S 10</w:t>
            </w:r>
          </w:p>
        </w:tc>
      </w:tr>
      <w:tr w:rsidR="000D3237" w:rsidRPr="0001508F"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 xml:space="preserve">/Vertreter von Leiterinnen/Leitern von Kindertagesstätten für Menschen mit </w:t>
            </w:r>
            <w:proofErr w:type="spellStart"/>
            <w:r w:rsidRPr="00B717C3">
              <w:t>Be</w:t>
            </w:r>
            <w:proofErr w:type="spellEnd"/>
            <w:r w:rsidRPr="00B717C3">
              <w:t xml:space="preserve">-hinderung im Sinne von § 2 SGB IX oder für Kinder und Jugendliche mit </w:t>
            </w:r>
            <w:proofErr w:type="spellStart"/>
            <w:r w:rsidRPr="00B717C3">
              <w:t>wesentli-chen</w:t>
            </w:r>
            <w:proofErr w:type="spellEnd"/>
            <w:r w:rsidRPr="00B717C3">
              <w:t xml:space="preserve"> Erziehungsschwierigkeiten oder von Tagesstätten für erwachsene Menschen mit Behinderung im Sinne des § 2 SGB IX bestellt sind. </w:t>
            </w:r>
          </w:p>
          <w:p w:rsidR="000D3237" w:rsidRPr="00B717C3" w:rsidRDefault="00F9235D" w:rsidP="00F9235D">
            <w:pPr>
              <w:spacing w:before="120" w:after="120"/>
            </w:pPr>
            <w:r w:rsidRPr="00B717C3">
              <w:t>(Hierzu Protokollerklärungen Nrn. 4 und 8)</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9a</w:t>
            </w:r>
          </w:p>
        </w:tc>
        <w:tc>
          <w:tcPr>
            <w:tcW w:w="1411" w:type="dxa"/>
          </w:tcPr>
          <w:p w:rsidR="000D3237" w:rsidRPr="00B717C3" w:rsidRDefault="00F9235D" w:rsidP="00AB7BD2">
            <w:pPr>
              <w:spacing w:before="120" w:after="120"/>
            </w:pPr>
            <w:r w:rsidRPr="00B717C3">
              <w:t>EG S 11</w:t>
            </w:r>
          </w:p>
        </w:tc>
      </w:tr>
      <w:tr w:rsidR="000D3237" w:rsidRPr="0001508F" w:rsidTr="00B717C3">
        <w:tc>
          <w:tcPr>
            <w:tcW w:w="5474" w:type="dxa"/>
          </w:tcPr>
          <w:p w:rsidR="00F9235D" w:rsidRPr="00B717C3" w:rsidRDefault="00F9235D" w:rsidP="00F9235D">
            <w:pPr>
              <w:spacing w:before="120" w:after="120"/>
            </w:pPr>
            <w:r w:rsidRPr="00B717C3">
              <w:t xml:space="preserve">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sowie sonstige Beschäftigte, die aufgrund gleichwertiger Fähigkeiten und ihrer Erfahrungen entsprechende Tätigkeiten ausüben. </w:t>
            </w:r>
          </w:p>
          <w:p w:rsidR="000D3237" w:rsidRPr="00B717C3" w:rsidRDefault="00F9235D" w:rsidP="00F9235D">
            <w:pPr>
              <w:spacing w:before="120" w:after="120"/>
            </w:pPr>
            <w:r w:rsidRPr="00B717C3">
              <w:t>(Hierzu Protokollerklärung Nrn. 1 und 15)</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9b</w:t>
            </w:r>
          </w:p>
        </w:tc>
        <w:tc>
          <w:tcPr>
            <w:tcW w:w="1411" w:type="dxa"/>
          </w:tcPr>
          <w:p w:rsidR="000D3237" w:rsidRPr="00B717C3" w:rsidRDefault="00F9235D" w:rsidP="00AB7BD2">
            <w:pPr>
              <w:spacing w:before="120" w:after="120"/>
            </w:pPr>
            <w:r w:rsidRPr="00B717C3">
              <w:t>EG S 11b</w:t>
            </w:r>
          </w:p>
        </w:tc>
      </w:tr>
      <w:tr w:rsidR="000D3237" w:rsidRPr="0001508F" w:rsidTr="00B717C3">
        <w:tc>
          <w:tcPr>
            <w:tcW w:w="5474" w:type="dxa"/>
          </w:tcPr>
          <w:p w:rsidR="00F9235D" w:rsidRPr="00B717C3" w:rsidRDefault="00F9235D" w:rsidP="00F9235D">
            <w:pPr>
              <w:spacing w:before="120" w:after="120"/>
            </w:pPr>
            <w:r w:rsidRPr="00B717C3">
              <w:t xml:space="preserve">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sowie sonstige Beschäftigte, die aufgrund gleichwertiger Fähigkeiten und ihrer Erfahrungen entsprechende Tätigkeiten ausüben, mit schwierigen Tätigkeiten. </w:t>
            </w:r>
          </w:p>
          <w:p w:rsidR="000D3237" w:rsidRPr="00B717C3" w:rsidRDefault="00F9235D" w:rsidP="00F9235D">
            <w:pPr>
              <w:spacing w:before="120" w:after="120"/>
            </w:pPr>
            <w:r w:rsidRPr="00B717C3">
              <w:t xml:space="preserve">(Hierzu Protokollerklärungen Nrn. 1, 12 und 15) </w:t>
            </w:r>
          </w:p>
        </w:tc>
        <w:tc>
          <w:tcPr>
            <w:tcW w:w="1322" w:type="dxa"/>
          </w:tcPr>
          <w:p w:rsidR="000D3237" w:rsidRPr="00B717C3" w:rsidRDefault="000D3237" w:rsidP="00AB7BD2">
            <w:pPr>
              <w:spacing w:before="120" w:after="120"/>
            </w:pPr>
          </w:p>
        </w:tc>
        <w:tc>
          <w:tcPr>
            <w:tcW w:w="1540" w:type="dxa"/>
          </w:tcPr>
          <w:p w:rsidR="000D3237" w:rsidRPr="00B717C3" w:rsidRDefault="00F70A78" w:rsidP="00AB7BD2">
            <w:pPr>
              <w:spacing w:before="120" w:after="120"/>
            </w:pPr>
            <w:r>
              <w:t>EG 9b</w:t>
            </w:r>
          </w:p>
        </w:tc>
        <w:tc>
          <w:tcPr>
            <w:tcW w:w="1411" w:type="dxa"/>
          </w:tcPr>
          <w:p w:rsidR="000D3237" w:rsidRPr="00B717C3" w:rsidRDefault="00F9235D" w:rsidP="00AB7BD2">
            <w:pPr>
              <w:spacing w:before="120" w:after="120"/>
            </w:pPr>
            <w:r w:rsidRPr="00B717C3">
              <w:t>EG S 12</w:t>
            </w:r>
          </w:p>
        </w:tc>
      </w:tr>
      <w:tr w:rsidR="00F9235D" w:rsidRPr="0001508F" w:rsidTr="00B717C3">
        <w:tc>
          <w:tcPr>
            <w:tcW w:w="5474" w:type="dxa"/>
          </w:tcPr>
          <w:p w:rsidR="00F9235D" w:rsidRPr="00B717C3" w:rsidRDefault="00F9235D" w:rsidP="00F9235D">
            <w:pPr>
              <w:spacing w:before="120" w:after="120"/>
            </w:pPr>
            <w:r w:rsidRPr="00B717C3">
              <w:t>Beschäftigte als Leiterinnen/Leiter von Kindertagesstätten mit einer Durch-</w:t>
            </w:r>
            <w:proofErr w:type="spellStart"/>
            <w:r w:rsidRPr="00B717C3">
              <w:t>schnittsbelegung</w:t>
            </w:r>
            <w:proofErr w:type="spellEnd"/>
            <w:r w:rsidRPr="00B717C3">
              <w:t xml:space="preserve"> </w:t>
            </w:r>
            <w:r w:rsidRPr="00B717C3">
              <w:lastRenderedPageBreak/>
              <w:t xml:space="preserve">von mindestens 40 Plätzen. </w:t>
            </w:r>
          </w:p>
          <w:p w:rsidR="00F9235D" w:rsidRPr="00B717C3" w:rsidRDefault="00F9235D" w:rsidP="00F9235D">
            <w:pPr>
              <w:spacing w:before="120" w:after="120"/>
            </w:pPr>
            <w:r w:rsidRPr="00B717C3">
              <w:t xml:space="preserve">(Hierzu Protokollerklärungen Nrn.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9b</w:t>
            </w:r>
          </w:p>
        </w:tc>
        <w:tc>
          <w:tcPr>
            <w:tcW w:w="1411" w:type="dxa"/>
          </w:tcPr>
          <w:p w:rsidR="00F9235D" w:rsidRPr="00B717C3" w:rsidRDefault="00F9235D" w:rsidP="00AB7BD2">
            <w:pPr>
              <w:spacing w:before="120" w:after="120"/>
            </w:pPr>
            <w:r w:rsidRPr="00B717C3">
              <w:t>EG S 13</w:t>
            </w:r>
            <w:r w:rsidRPr="00B717C3">
              <w:br/>
              <w:t>Fgr. 1</w:t>
            </w:r>
          </w:p>
        </w:tc>
      </w:tr>
      <w:tr w:rsidR="00F9235D" w:rsidRPr="0001508F" w:rsidTr="00B717C3">
        <w:tc>
          <w:tcPr>
            <w:tcW w:w="5474" w:type="dxa"/>
          </w:tcPr>
          <w:p w:rsidR="00F9235D" w:rsidRPr="00B717C3" w:rsidRDefault="00F9235D" w:rsidP="00AB7BD2">
            <w:pPr>
              <w:spacing w:before="120" w:after="120"/>
            </w:pPr>
            <w:r w:rsidRPr="00B717C3">
              <w:lastRenderedPageBreak/>
              <w:t>Beschäftigte, die durch ausdrückliche Anordnung als ständige Vertreterin-</w:t>
            </w:r>
            <w:proofErr w:type="spellStart"/>
            <w:r w:rsidRPr="00B717C3">
              <w:t>nen</w:t>
            </w:r>
            <w:proofErr w:type="spellEnd"/>
            <w:r w:rsidRPr="00B717C3">
              <w:t>/Vertreter von Leiterinnen/Leitern von Kindertagesstätten mit einer Durch-</w:t>
            </w:r>
            <w:proofErr w:type="spellStart"/>
            <w:r w:rsidRPr="00B717C3">
              <w:t>schnittsbelegung</w:t>
            </w:r>
            <w:proofErr w:type="spellEnd"/>
            <w:r w:rsidRPr="00B717C3">
              <w:t xml:space="preserve"> von mindestens 70 Plätzen bestellt sind.</w:t>
            </w:r>
          </w:p>
          <w:p w:rsidR="00F9235D" w:rsidRPr="00B717C3" w:rsidRDefault="00F9235D" w:rsidP="00AB7BD2">
            <w:pPr>
              <w:spacing w:before="120" w:after="120"/>
            </w:pPr>
            <w:r w:rsidRPr="00B717C3">
              <w:t>(Hierzu Protokollerklärungen Nrn. 4,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9b</w:t>
            </w:r>
          </w:p>
        </w:tc>
        <w:tc>
          <w:tcPr>
            <w:tcW w:w="1411" w:type="dxa"/>
          </w:tcPr>
          <w:p w:rsidR="00F9235D" w:rsidRPr="00B717C3" w:rsidRDefault="00F9235D" w:rsidP="00AB7BD2">
            <w:pPr>
              <w:spacing w:before="120" w:after="120"/>
            </w:pPr>
            <w:r w:rsidRPr="00B717C3">
              <w:t>EG S 13</w:t>
            </w:r>
            <w:r w:rsidRPr="00B717C3">
              <w:br/>
              <w:t>Fgr. 2</w:t>
            </w:r>
          </w:p>
        </w:tc>
      </w:tr>
      <w:tr w:rsidR="00F9235D" w:rsidRPr="0001508F" w:rsidTr="00B717C3">
        <w:tc>
          <w:tcPr>
            <w:tcW w:w="5474" w:type="dxa"/>
          </w:tcPr>
          <w:p w:rsidR="00F9235D" w:rsidRPr="00B717C3" w:rsidRDefault="00F9235D" w:rsidP="00F9235D">
            <w:pPr>
              <w:spacing w:before="120" w:after="120"/>
            </w:pPr>
            <w:r w:rsidRPr="00B717C3">
              <w:t>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die Entscheidungen zur Vermeidung der Gefährdung des Kindeswohls treffen und in Zusammenarbeit mit dem Familiengericht bzw. Vormundschaftsgericht Maßnahmen einleiten, welche zur Gefahrenabwehr erforderlich sind, oder mit gleichwertigen Tätigkeiten, die für die Entscheidung zur zwangsweisen Unterbringung von Menschen mit psychischen Krankheiten erforderlich sind (z.B. Sozialpsychiatrischer Dienst der örtlichen Stellen der Städte, Gemeinden und Landkreise).</w:t>
            </w:r>
          </w:p>
          <w:p w:rsidR="00F9235D" w:rsidRPr="00B717C3" w:rsidRDefault="00F9235D" w:rsidP="00F9235D">
            <w:pPr>
              <w:spacing w:before="120" w:after="120"/>
            </w:pPr>
            <w:r w:rsidRPr="00B717C3">
              <w:t>(Hierzu Protokollerklärungen Nrn. 13, 14 und 15)</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9c</w:t>
            </w:r>
          </w:p>
        </w:tc>
        <w:tc>
          <w:tcPr>
            <w:tcW w:w="1411" w:type="dxa"/>
          </w:tcPr>
          <w:p w:rsidR="00F9235D" w:rsidRPr="00B717C3" w:rsidRDefault="00F9235D" w:rsidP="00AB7BD2">
            <w:pPr>
              <w:spacing w:before="120" w:after="120"/>
            </w:pPr>
            <w:r w:rsidRPr="00B717C3">
              <w:t>EG S 14</w:t>
            </w:r>
          </w:p>
        </w:tc>
      </w:tr>
      <w:tr w:rsidR="00F9235D" w:rsidRPr="0001508F" w:rsidTr="00B717C3">
        <w:tc>
          <w:tcPr>
            <w:tcW w:w="5474" w:type="dxa"/>
          </w:tcPr>
          <w:p w:rsidR="00F9235D" w:rsidRPr="00B717C3" w:rsidRDefault="00F9235D" w:rsidP="00F9235D">
            <w:pPr>
              <w:spacing w:before="120" w:after="120"/>
            </w:pPr>
            <w:r w:rsidRPr="00B717C3">
              <w:t>Beschäftigte als Leiterinnen/Leiter von Kindertagesstätten mit einer Durch-</w:t>
            </w:r>
            <w:proofErr w:type="spellStart"/>
            <w:r w:rsidRPr="00B717C3">
              <w:t>schnittsbelegung</w:t>
            </w:r>
            <w:proofErr w:type="spellEnd"/>
            <w:r w:rsidRPr="00B717C3">
              <w:t xml:space="preserve"> von mindestens 70 Plätzen. </w:t>
            </w:r>
          </w:p>
          <w:p w:rsidR="00F9235D" w:rsidRPr="00B717C3" w:rsidRDefault="00F9235D" w:rsidP="00F9235D">
            <w:pPr>
              <w:spacing w:before="120" w:after="120"/>
            </w:pPr>
            <w:r w:rsidRPr="00B717C3">
              <w:t xml:space="preserve">(Hierzu Protokollerklärungen Nrn.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1</w:t>
            </w:r>
          </w:p>
        </w:tc>
      </w:tr>
      <w:tr w:rsidR="00F9235D" w:rsidRPr="00F9235D"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/Vertreter von Leiterinnen/Leitern von Kindertagesstätten mit einer Durch-</w:t>
            </w:r>
            <w:proofErr w:type="spellStart"/>
            <w:r w:rsidRPr="00B717C3">
              <w:t>schnittsbelegung</w:t>
            </w:r>
            <w:proofErr w:type="spellEnd"/>
            <w:r w:rsidRPr="00B717C3">
              <w:t xml:space="preserve"> von mindestens 100 Plätzen bestellt sind.</w:t>
            </w:r>
          </w:p>
          <w:p w:rsidR="00F9235D" w:rsidRPr="00B717C3" w:rsidRDefault="00F9235D" w:rsidP="00F9235D">
            <w:pPr>
              <w:spacing w:before="120" w:after="120"/>
            </w:pPr>
            <w:r w:rsidRPr="00B717C3">
              <w:t>(Hierzu Protokollerklärungen Nrn. 4,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2</w:t>
            </w:r>
          </w:p>
        </w:tc>
      </w:tr>
      <w:tr w:rsidR="00F9235D" w:rsidRPr="0001508F" w:rsidTr="00B717C3">
        <w:tc>
          <w:tcPr>
            <w:tcW w:w="5474" w:type="dxa"/>
          </w:tcPr>
          <w:p w:rsidR="00F9235D" w:rsidRPr="00B717C3" w:rsidRDefault="00F9235D" w:rsidP="00F9235D">
            <w:pPr>
              <w:spacing w:before="120" w:after="120"/>
            </w:pPr>
            <w:r w:rsidRPr="00B717C3">
              <w:t xml:space="preserve">Beschäftigte als Leiterinnen/Leiter von Kindertagesstätten für Menschen mit Behinderung im Sinne von § 2 SGB IX oder für Kinder und Jugendliche mit wesentlichen Erziehungsschwierigkeiten oder von Tagesstätten für erwachsene Menschen mit Behinderung im Sinne des § 2 SGB IX. </w:t>
            </w:r>
          </w:p>
          <w:p w:rsidR="00F9235D" w:rsidRPr="00B717C3" w:rsidRDefault="00F9235D" w:rsidP="00F9235D">
            <w:pPr>
              <w:spacing w:before="120" w:after="120"/>
            </w:pPr>
            <w:r w:rsidRPr="00B717C3">
              <w:t xml:space="preserve">(Hierzu Protokollerklärung Nr. 8)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3</w:t>
            </w:r>
          </w:p>
        </w:tc>
      </w:tr>
      <w:tr w:rsidR="00F9235D" w:rsidRPr="0001508F"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 xml:space="preserve">/Vertreter von Leiterinnen/Leitern von Kindertagesstätten für </w:t>
            </w:r>
            <w:r w:rsidRPr="00B717C3">
              <w:lastRenderedPageBreak/>
              <w:t>Menschen mit Behinderung im Sinne von § 2 SGB IX oder für Kinder und Jugendliche mit wesentlichen Erziehungsschwierigkeiten oder von Tagesstätten für erwachsene Menschen mit Behinderung im Sinne des § 2 SGB IX mit einer Durchschnittsbelegung von mindestens 40 Plätzen bestellt sind.</w:t>
            </w:r>
          </w:p>
          <w:p w:rsidR="00F9235D" w:rsidRPr="00B717C3" w:rsidRDefault="00F9235D" w:rsidP="00F9235D">
            <w:pPr>
              <w:spacing w:before="120" w:after="120"/>
            </w:pPr>
            <w:r w:rsidRPr="00B717C3">
              <w:t xml:space="preserve">(Hierzu Protokollerklärungen Nrn. 4,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4</w:t>
            </w:r>
          </w:p>
        </w:tc>
      </w:tr>
      <w:tr w:rsidR="00F9235D" w:rsidRPr="0001508F" w:rsidTr="00B717C3">
        <w:tc>
          <w:tcPr>
            <w:tcW w:w="5474" w:type="dxa"/>
          </w:tcPr>
          <w:p w:rsidR="00F9235D" w:rsidRPr="00B717C3" w:rsidRDefault="00F9235D" w:rsidP="00F9235D">
            <w:pPr>
              <w:spacing w:before="120" w:after="120"/>
            </w:pPr>
            <w:r w:rsidRPr="00B717C3">
              <w:lastRenderedPageBreak/>
              <w:t>Beschäftigte, die durch ausdrückliche Anordnung als ständige Vertreterin-</w:t>
            </w:r>
            <w:proofErr w:type="spellStart"/>
            <w:r w:rsidRPr="00B717C3">
              <w:t>nen</w:t>
            </w:r>
            <w:proofErr w:type="spellEnd"/>
            <w:r w:rsidRPr="00B717C3">
              <w:t>/Vertreter von Leiterinnen/Leitern von Erziehungsheimen oder von Wohn-heimen für erwachsene Menschen mit Behinderung im Sinne des § 2 SGB IX bestellt sind.</w:t>
            </w:r>
          </w:p>
          <w:p w:rsidR="00F9235D" w:rsidRPr="00B717C3" w:rsidRDefault="00F9235D" w:rsidP="00F9235D">
            <w:pPr>
              <w:spacing w:before="120" w:after="120"/>
            </w:pPr>
            <w:r w:rsidRPr="00B717C3">
              <w:t xml:space="preserve">(Hierzu Protokollerklärungen Nrn. 1, 4, 10 und 11)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5</w:t>
            </w:r>
          </w:p>
        </w:tc>
      </w:tr>
      <w:tr w:rsidR="00F9235D" w:rsidRPr="0001508F" w:rsidTr="00B717C3">
        <w:tc>
          <w:tcPr>
            <w:tcW w:w="5474" w:type="dxa"/>
          </w:tcPr>
          <w:p w:rsidR="00F9235D" w:rsidRPr="00B717C3" w:rsidRDefault="00F9235D" w:rsidP="00F9235D">
            <w:pPr>
              <w:spacing w:before="120" w:after="120"/>
            </w:pPr>
            <w:r w:rsidRPr="00B717C3">
              <w:t xml:space="preserve">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sowie sonstige Beschäftigte, die aufgrund gleichwertiger Fähigkeiten und ihrer Erfahrungen entsprechende Tätigkeiten ausüben, deren Tätigkeit sich mindestens zu einem Drittel durch besondere Schwierigkeit und Bedeutung aus der Entgeltgruppe S 12 heraushebt. </w:t>
            </w:r>
          </w:p>
          <w:p w:rsidR="00F9235D" w:rsidRPr="00B717C3" w:rsidRDefault="00F9235D" w:rsidP="00F9235D">
            <w:pPr>
              <w:spacing w:before="120" w:after="120"/>
            </w:pPr>
            <w:r w:rsidRPr="00B717C3">
              <w:t>(Hierzu Protokollerklärungen Nrn. 1 und 15)</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15</w:t>
            </w:r>
            <w:r w:rsidRPr="00B717C3">
              <w:br/>
              <w:t>Fgr. 6</w:t>
            </w:r>
          </w:p>
        </w:tc>
      </w:tr>
      <w:tr w:rsidR="00F9235D" w:rsidRPr="0001508F" w:rsidTr="00B717C3">
        <w:tc>
          <w:tcPr>
            <w:tcW w:w="5474" w:type="dxa"/>
          </w:tcPr>
          <w:p w:rsidR="00F9235D" w:rsidRPr="00B717C3" w:rsidRDefault="00F9235D" w:rsidP="00F9235D">
            <w:pPr>
              <w:spacing w:before="120" w:after="120"/>
            </w:pPr>
            <w:r w:rsidRPr="00B717C3">
              <w:t>Beschäftigte als Leiterinnen/Leiter von Kindertagesstätten mit einer Durch-</w:t>
            </w:r>
            <w:proofErr w:type="spellStart"/>
            <w:r w:rsidRPr="00B717C3">
              <w:t>schnittsbelegung</w:t>
            </w:r>
            <w:proofErr w:type="spellEnd"/>
            <w:r w:rsidRPr="00B717C3">
              <w:t xml:space="preserve"> von mindestens 100 Plätzen. </w:t>
            </w:r>
          </w:p>
          <w:p w:rsidR="00F9235D" w:rsidRPr="00B717C3" w:rsidRDefault="00F9235D" w:rsidP="00F9235D">
            <w:pPr>
              <w:spacing w:before="120" w:after="120"/>
            </w:pPr>
            <w:r w:rsidRPr="00B717C3">
              <w:tab/>
              <w:t xml:space="preserve">(Hierzu Protokollerklärungen Nrn.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F9235D">
            <w:pPr>
              <w:spacing w:before="120" w:after="120"/>
            </w:pPr>
            <w:r w:rsidRPr="00B717C3">
              <w:t>EG S 16</w:t>
            </w:r>
            <w:r w:rsidRPr="00B717C3">
              <w:br/>
              <w:t>Fgr. 1</w:t>
            </w:r>
          </w:p>
        </w:tc>
      </w:tr>
      <w:tr w:rsidR="00F9235D" w:rsidRPr="0001508F"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/Vertreter von Leiterinnen/Leitern von Kindertagesstätten mit einer Durch-</w:t>
            </w:r>
            <w:proofErr w:type="spellStart"/>
            <w:r w:rsidRPr="00B717C3">
              <w:t>schnittsbelegung</w:t>
            </w:r>
            <w:proofErr w:type="spellEnd"/>
            <w:r w:rsidRPr="00B717C3">
              <w:t xml:space="preserve"> von mindestens 130 Plätzen bestellt sind.</w:t>
            </w:r>
          </w:p>
          <w:p w:rsidR="00F9235D" w:rsidRPr="00B717C3" w:rsidRDefault="00F9235D" w:rsidP="00F9235D">
            <w:pPr>
              <w:spacing w:before="120" w:after="120"/>
            </w:pPr>
            <w:r w:rsidRPr="00B717C3">
              <w:t>(Hierzu Protokollerklärungen Nrn. 4,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16</w:t>
            </w:r>
            <w:r w:rsidRPr="00B717C3">
              <w:br/>
              <w:t>Fgr. 2</w:t>
            </w:r>
          </w:p>
        </w:tc>
      </w:tr>
      <w:tr w:rsidR="00F9235D" w:rsidRPr="0001508F" w:rsidTr="00B717C3">
        <w:tc>
          <w:tcPr>
            <w:tcW w:w="5474" w:type="dxa"/>
          </w:tcPr>
          <w:p w:rsidR="00F9235D" w:rsidRPr="00B717C3" w:rsidRDefault="00F9235D" w:rsidP="00F9235D">
            <w:pPr>
              <w:spacing w:before="120" w:after="120"/>
            </w:pPr>
            <w:r w:rsidRPr="00B717C3">
              <w:t xml:space="preserve">Beschäftigte als Leiterinnen/Leiter von Kindertagesstätten für Menschen mit Behinderung im Sinne von § 2 SGB IX oder für Kinder und Jugendliche mit wesentlichen Erziehungsschwierigkeiten oder von Tagesstätten für erwachsene Menschen mit Behinderung im Sinne des § 2 SGB IX mit einer Durchschnittsbelegung von mindestens 40 Plätzen. </w:t>
            </w:r>
          </w:p>
          <w:p w:rsidR="00F9235D" w:rsidRPr="00B717C3" w:rsidRDefault="00F9235D" w:rsidP="00F9235D">
            <w:pPr>
              <w:spacing w:before="120" w:after="120"/>
            </w:pPr>
            <w:r w:rsidRPr="00B717C3">
              <w:t xml:space="preserve">(Hierzu Protokollerklärungen Nrn.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16</w:t>
            </w:r>
            <w:r w:rsidRPr="00B717C3">
              <w:br/>
              <w:t>Fgr. 3</w:t>
            </w:r>
          </w:p>
        </w:tc>
      </w:tr>
      <w:tr w:rsidR="00F9235D" w:rsidRPr="0001508F" w:rsidTr="00B717C3">
        <w:tc>
          <w:tcPr>
            <w:tcW w:w="5474" w:type="dxa"/>
          </w:tcPr>
          <w:p w:rsidR="00F9235D" w:rsidRPr="00B717C3" w:rsidRDefault="00F9235D" w:rsidP="00F9235D">
            <w:pPr>
              <w:spacing w:before="120" w:after="120"/>
            </w:pPr>
            <w:r w:rsidRPr="00B717C3">
              <w:lastRenderedPageBreak/>
              <w:t>Beschäftigte, die durch ausdrückliche Anordnung als ständige Vertreterin-</w:t>
            </w:r>
            <w:proofErr w:type="spellStart"/>
            <w:r w:rsidRPr="00B717C3">
              <w:t>nen</w:t>
            </w:r>
            <w:proofErr w:type="spellEnd"/>
            <w:r w:rsidRPr="00B717C3">
              <w:t xml:space="preserve">/Vertreter von Leiterinnen/Leitern von Kindertagesstätten für Menschen mit Behinderung im Sinne von § 2 SGB IX oder für Kinder und Jugendliche mit wesentlichen Erziehungsschwierigkeiten oder von Tagesstätten für erwachsene Menschen mit Behinderung im Sinne des § 2 SGB IX mit einer Durchschnittsbelegung von mindestens 70 Plätzen bestellt sind. </w:t>
            </w:r>
          </w:p>
          <w:p w:rsidR="00F9235D" w:rsidRPr="00B717C3" w:rsidRDefault="00F9235D" w:rsidP="00F9235D">
            <w:pPr>
              <w:spacing w:before="120" w:after="120"/>
            </w:pPr>
            <w:r w:rsidRPr="00B717C3">
              <w:t xml:space="preserve">(Hierzu Protokollerklärungen Nrn. 4,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16</w:t>
            </w:r>
            <w:r w:rsidRPr="00B717C3">
              <w:br/>
              <w:t>Fgr. 4</w:t>
            </w:r>
          </w:p>
        </w:tc>
      </w:tr>
      <w:tr w:rsidR="00F9235D" w:rsidRPr="0001508F" w:rsidTr="00B717C3">
        <w:tc>
          <w:tcPr>
            <w:tcW w:w="5474" w:type="dxa"/>
          </w:tcPr>
          <w:p w:rsidR="00F9235D" w:rsidRPr="00B717C3" w:rsidRDefault="00F9235D" w:rsidP="00F9235D">
            <w:pPr>
              <w:spacing w:before="120" w:after="120"/>
            </w:pPr>
            <w:r w:rsidRPr="00B717C3">
              <w:t xml:space="preserve">Beschäftigte als Leiterinnen/Leiter von Erziehungsheimen oder von </w:t>
            </w:r>
            <w:proofErr w:type="spellStart"/>
            <w:r w:rsidRPr="00B717C3">
              <w:t>Wohnhei-men</w:t>
            </w:r>
            <w:proofErr w:type="spellEnd"/>
            <w:r w:rsidRPr="00B717C3">
              <w:t xml:space="preserve"> für erwachsene Menschen mit Behinderung im Sinne des § 2 SGB IX.</w:t>
            </w:r>
          </w:p>
          <w:p w:rsidR="00F9235D" w:rsidRPr="00B717C3" w:rsidRDefault="00F9235D" w:rsidP="00B717C3">
            <w:pPr>
              <w:spacing w:before="120" w:after="120"/>
            </w:pPr>
            <w:r w:rsidRPr="00B717C3">
              <w:t xml:space="preserve">(Hierzu Protokollerklärungen Nrn. 1, 10 und 11)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16</w:t>
            </w:r>
            <w:r w:rsidRPr="00B717C3">
              <w:br/>
              <w:t>Fgr. 5</w:t>
            </w:r>
          </w:p>
        </w:tc>
      </w:tr>
      <w:tr w:rsidR="00F9235D" w:rsidRPr="0001508F" w:rsidTr="00B717C3">
        <w:tc>
          <w:tcPr>
            <w:tcW w:w="5474" w:type="dxa"/>
          </w:tcPr>
          <w:p w:rsidR="00F9235D" w:rsidRPr="00B717C3" w:rsidRDefault="00F9235D" w:rsidP="00F9235D">
            <w:pPr>
              <w:spacing w:before="120" w:after="120"/>
            </w:pPr>
            <w:r w:rsidRPr="00B717C3">
              <w:t>Beschäftigte, die durch ausdrückliche Anordnung als ständige Vertreterin-</w:t>
            </w:r>
            <w:proofErr w:type="spellStart"/>
            <w:r w:rsidRPr="00B717C3">
              <w:t>nen</w:t>
            </w:r>
            <w:proofErr w:type="spellEnd"/>
            <w:r w:rsidRPr="00B717C3">
              <w:t>/Vertreter von Leiterinnen/Leitern von Erziehungsheimen oder von Wohn-heimen für erwachsene Menschen mit Behinderung im Sinne des § 2 SGB IX mit einer Durchschnittsbelegung von mindestens 50 Plätzen bestellt sind.</w:t>
            </w:r>
          </w:p>
          <w:p w:rsidR="00F9235D" w:rsidRPr="00B717C3" w:rsidRDefault="00F9235D" w:rsidP="00F9235D">
            <w:pPr>
              <w:spacing w:before="120" w:after="120"/>
            </w:pPr>
            <w:r w:rsidRPr="00B717C3">
              <w:t>(Hierzu Protokollerklärungen Nrn. 1, 4, 9, 10 und 11)</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10</w:t>
            </w:r>
          </w:p>
        </w:tc>
        <w:tc>
          <w:tcPr>
            <w:tcW w:w="1411" w:type="dxa"/>
          </w:tcPr>
          <w:p w:rsidR="00F9235D" w:rsidRPr="00B717C3" w:rsidRDefault="00F9235D" w:rsidP="00AB7BD2">
            <w:pPr>
              <w:spacing w:before="120" w:after="120"/>
            </w:pPr>
            <w:r w:rsidRPr="00B717C3">
              <w:t>EG S 16</w:t>
            </w:r>
            <w:r w:rsidRPr="00B717C3">
              <w:br/>
              <w:t>Fgr. 6</w:t>
            </w:r>
          </w:p>
        </w:tc>
      </w:tr>
      <w:tr w:rsidR="00F9235D" w:rsidRPr="0001508F" w:rsidTr="00B717C3">
        <w:tc>
          <w:tcPr>
            <w:tcW w:w="5474" w:type="dxa"/>
          </w:tcPr>
          <w:p w:rsidR="00B717C3" w:rsidRPr="00B717C3" w:rsidRDefault="00B717C3" w:rsidP="00B717C3">
            <w:pPr>
              <w:spacing w:before="120" w:after="120"/>
            </w:pPr>
            <w:r w:rsidRPr="00B717C3">
              <w:t>Beschäftigte als Leiterinnen/Leiter von Kindertagesstätten mit einer Durch-</w:t>
            </w:r>
            <w:proofErr w:type="spellStart"/>
            <w:r w:rsidRPr="00B717C3">
              <w:t>schnittsbelegung</w:t>
            </w:r>
            <w:proofErr w:type="spellEnd"/>
            <w:r w:rsidRPr="00B717C3">
              <w:t xml:space="preserve"> von mindestens 130 Plätzen. </w:t>
            </w:r>
          </w:p>
          <w:p w:rsidR="00F9235D" w:rsidRPr="00B717C3" w:rsidRDefault="00B717C3" w:rsidP="00B717C3">
            <w:pPr>
              <w:spacing w:before="120" w:after="120"/>
            </w:pPr>
            <w:r w:rsidRPr="00B717C3">
              <w:tab/>
              <w:t>(Hierzu Protokollerklärungen Nrn.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1</w:t>
            </w:r>
          </w:p>
        </w:tc>
      </w:tr>
      <w:tr w:rsidR="00F9235D" w:rsidRPr="0001508F" w:rsidTr="00B717C3">
        <w:tc>
          <w:tcPr>
            <w:tcW w:w="5474" w:type="dxa"/>
          </w:tcPr>
          <w:p w:rsidR="00B717C3" w:rsidRPr="00B717C3" w:rsidRDefault="00B717C3" w:rsidP="00B717C3">
            <w:pPr>
              <w:spacing w:before="120" w:after="120"/>
            </w:pPr>
            <w:r w:rsidRPr="00B717C3">
              <w:t>Beschäftigte, die durch ausdrückliche Anordnung als ständige Vertreterin-</w:t>
            </w:r>
            <w:proofErr w:type="spellStart"/>
            <w:r w:rsidRPr="00B717C3">
              <w:t>nen</w:t>
            </w:r>
            <w:proofErr w:type="spellEnd"/>
            <w:r w:rsidRPr="00B717C3">
              <w:t>/Vertreter von Leiterinnen/Leitern von Kindertagesstätten mit einer Durch-</w:t>
            </w:r>
            <w:proofErr w:type="spellStart"/>
            <w:r w:rsidRPr="00B717C3">
              <w:t>schnittsbelegung</w:t>
            </w:r>
            <w:proofErr w:type="spellEnd"/>
            <w:r w:rsidRPr="00B717C3">
              <w:t xml:space="preserve"> von mindestens 180 Plätzen bestellt sind. </w:t>
            </w:r>
          </w:p>
          <w:p w:rsidR="00F9235D" w:rsidRPr="00B717C3" w:rsidRDefault="00B717C3" w:rsidP="00B717C3">
            <w:pPr>
              <w:spacing w:before="120" w:after="120"/>
            </w:pPr>
            <w:r w:rsidRPr="00B717C3">
              <w:t>(Hierzu Protokollerklärungen Nrn. 4,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2</w:t>
            </w:r>
          </w:p>
        </w:tc>
      </w:tr>
      <w:tr w:rsidR="00F9235D" w:rsidRPr="0001508F" w:rsidTr="00B717C3">
        <w:tc>
          <w:tcPr>
            <w:tcW w:w="5474" w:type="dxa"/>
          </w:tcPr>
          <w:p w:rsidR="00B717C3" w:rsidRPr="00B717C3" w:rsidRDefault="00B717C3" w:rsidP="00B717C3">
            <w:pPr>
              <w:spacing w:before="120" w:after="120"/>
            </w:pPr>
            <w:r w:rsidRPr="00B717C3">
              <w:t xml:space="preserve">Beschäftigte als Leiterinnen/Leiter von Kindertagesstätten für Menschen mit Behinderung im Sinne von § 2 SGB IX oder für Kinder und Jugendliche mit wesentlichen Erziehungsschwierigkeiten oder von Tagesstätten für erwachsene Menschen mit Behinderung im Sinne des § 2 SGB IX mit einer Durchschnittsbelegung von mindestens 70 Plätzen. </w:t>
            </w:r>
          </w:p>
          <w:p w:rsidR="00F9235D" w:rsidRPr="00B717C3" w:rsidRDefault="00B717C3" w:rsidP="00B717C3">
            <w:pPr>
              <w:spacing w:before="120" w:after="120"/>
            </w:pPr>
            <w:r w:rsidRPr="00B717C3">
              <w:tab/>
              <w:t xml:space="preserve">(Hierzu Protokollerklärungen Nrn.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3</w:t>
            </w:r>
          </w:p>
        </w:tc>
      </w:tr>
      <w:tr w:rsidR="00F9235D" w:rsidRPr="0001508F" w:rsidTr="00B717C3">
        <w:tc>
          <w:tcPr>
            <w:tcW w:w="5474" w:type="dxa"/>
          </w:tcPr>
          <w:p w:rsidR="00B717C3" w:rsidRPr="00B717C3" w:rsidRDefault="00B717C3" w:rsidP="00B717C3">
            <w:pPr>
              <w:spacing w:before="120" w:after="120"/>
            </w:pPr>
            <w:r w:rsidRPr="00B717C3">
              <w:t>Beschäftigte, die durch ausdrückliche Anordnung als ständige Vertreterin-</w:t>
            </w:r>
            <w:proofErr w:type="spellStart"/>
            <w:r w:rsidRPr="00B717C3">
              <w:t>nen</w:t>
            </w:r>
            <w:proofErr w:type="spellEnd"/>
            <w:r w:rsidRPr="00B717C3">
              <w:t xml:space="preserve">/Vertreter von Leiterinnen/Leitern von Kindertagesstätten für Menschen mit Behinderung im Sinne von § 2 SGB </w:t>
            </w:r>
            <w:r w:rsidRPr="00B717C3">
              <w:lastRenderedPageBreak/>
              <w:t xml:space="preserve">IX oder für Kinder und Jugendliche mit wesentlichen Erziehungsschwierigkeiten oder von Tagesstätten für erwachsene Menschen mit Behinderung im Sinne des § 2 SGB IX mit einer Durchschnittsbelegung von mindestens 90 Plätzen bestellt sind. </w:t>
            </w:r>
          </w:p>
          <w:p w:rsidR="00F9235D" w:rsidRPr="00B717C3" w:rsidRDefault="00B717C3" w:rsidP="00B717C3">
            <w:pPr>
              <w:spacing w:before="120" w:after="120"/>
            </w:pPr>
            <w:r w:rsidRPr="00B717C3">
              <w:t xml:space="preserve">(Hierzu Protokollerklärungen Nrn. 4, 8 und 9)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4</w:t>
            </w:r>
          </w:p>
        </w:tc>
      </w:tr>
      <w:tr w:rsidR="00F9235D" w:rsidRPr="0001508F" w:rsidTr="00B717C3">
        <w:tc>
          <w:tcPr>
            <w:tcW w:w="5474" w:type="dxa"/>
          </w:tcPr>
          <w:p w:rsidR="00B717C3" w:rsidRPr="00B717C3" w:rsidRDefault="00B717C3" w:rsidP="00B717C3">
            <w:pPr>
              <w:spacing w:before="120" w:after="120"/>
            </w:pPr>
            <w:r w:rsidRPr="00B717C3">
              <w:lastRenderedPageBreak/>
              <w:t>Beschäftigte, die durch ausdrückliche Anordnung als ständige Vertreterin-</w:t>
            </w:r>
            <w:proofErr w:type="spellStart"/>
            <w:r w:rsidRPr="00B717C3">
              <w:t>nen</w:t>
            </w:r>
            <w:proofErr w:type="spellEnd"/>
            <w:r w:rsidRPr="00B717C3">
              <w:t>/Vertreter von Leiterinnen/Leitern von Erziehungsheimen oder von Wohn-heimen  für erwachsene Menschen mit Behinderung im Sinne des § 2 SGB IX mit einer Durchschnittsbelegung von mindestens 90 Plätzen bestellt sind.</w:t>
            </w:r>
          </w:p>
          <w:p w:rsidR="00F9235D" w:rsidRPr="00B717C3" w:rsidRDefault="00B717C3" w:rsidP="00B717C3">
            <w:pPr>
              <w:spacing w:before="120" w:after="120"/>
            </w:pPr>
            <w:r w:rsidRPr="00B717C3">
              <w:t>(Hierzu Protokollerklärungen Nrn. 1, 4, 9, 10 und 11)</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B717C3">
            <w:pPr>
              <w:spacing w:before="120" w:after="120"/>
            </w:pPr>
            <w:r w:rsidRPr="00B717C3">
              <w:t>EG S 17</w:t>
            </w:r>
            <w:r w:rsidRPr="00B717C3">
              <w:br/>
              <w:t>Fgr. 5</w:t>
            </w:r>
          </w:p>
        </w:tc>
      </w:tr>
      <w:tr w:rsidR="00F9235D" w:rsidRPr="0001508F" w:rsidTr="00B717C3">
        <w:tc>
          <w:tcPr>
            <w:tcW w:w="5474" w:type="dxa"/>
          </w:tcPr>
          <w:p w:rsidR="00B717C3" w:rsidRPr="00B717C3" w:rsidRDefault="00B717C3" w:rsidP="00B717C3">
            <w:pPr>
              <w:spacing w:before="120" w:after="120"/>
            </w:pPr>
            <w:r w:rsidRPr="00B717C3">
              <w:t>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sowie sonstige Beschäftigte, die aufgrund gleichwertiger Fähigkeiten und ihrer Erfahrungen entsprechende Tätigkeiten ausüben, deren Tätigkeit sich durch besondere Schwierigkeit und Bedeutung aus der Entgeltgruppe S 12 heraushebt.</w:t>
            </w:r>
          </w:p>
          <w:p w:rsidR="00F9235D" w:rsidRPr="00B717C3" w:rsidRDefault="00B717C3" w:rsidP="00B717C3">
            <w:pPr>
              <w:spacing w:before="120" w:after="120"/>
            </w:pPr>
            <w:r w:rsidRPr="00B717C3">
              <w:t xml:space="preserve">(Hierzu Protokollerklärungen Nrn. 1 und 15)  </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6</w:t>
            </w:r>
          </w:p>
        </w:tc>
      </w:tr>
      <w:tr w:rsidR="00F9235D" w:rsidRPr="0001508F" w:rsidTr="00B717C3">
        <w:tc>
          <w:tcPr>
            <w:tcW w:w="5474" w:type="dxa"/>
          </w:tcPr>
          <w:p w:rsidR="00B717C3" w:rsidRPr="00B717C3" w:rsidRDefault="00B717C3" w:rsidP="00B717C3">
            <w:pPr>
              <w:spacing w:before="120" w:after="120"/>
            </w:pPr>
            <w:r w:rsidRPr="00B717C3">
              <w:t>Psychagoginnen/Psychagogen mit staatlicher Anerkennung oder staatlich anerkannter Prüfung und entsprechender Tätigkeit.</w:t>
            </w:r>
          </w:p>
          <w:p w:rsidR="00F9235D" w:rsidRPr="00B717C3" w:rsidRDefault="00B717C3" w:rsidP="00B717C3">
            <w:pPr>
              <w:spacing w:before="120" w:after="120"/>
            </w:pPr>
            <w:r w:rsidRPr="00B717C3">
              <w:tab/>
              <w:t>(Hierzu Protokollerklärung Nr. 16)</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11</w:t>
            </w:r>
          </w:p>
        </w:tc>
        <w:tc>
          <w:tcPr>
            <w:tcW w:w="1411" w:type="dxa"/>
          </w:tcPr>
          <w:p w:rsidR="00F9235D" w:rsidRPr="00B717C3" w:rsidRDefault="00B717C3" w:rsidP="00AB7BD2">
            <w:pPr>
              <w:spacing w:before="120" w:after="120"/>
            </w:pPr>
            <w:r w:rsidRPr="00B717C3">
              <w:t>EG S 17</w:t>
            </w:r>
            <w:r w:rsidRPr="00B717C3">
              <w:br/>
              <w:t>Fgr. 7</w:t>
            </w:r>
          </w:p>
        </w:tc>
      </w:tr>
      <w:tr w:rsidR="00F9235D" w:rsidRPr="0001508F" w:rsidTr="00B717C3">
        <w:tc>
          <w:tcPr>
            <w:tcW w:w="5474" w:type="dxa"/>
          </w:tcPr>
          <w:p w:rsidR="00B717C3" w:rsidRPr="00B717C3" w:rsidRDefault="00B717C3" w:rsidP="00B717C3">
            <w:pPr>
              <w:spacing w:before="120" w:after="120"/>
            </w:pPr>
            <w:r w:rsidRPr="00B717C3">
              <w:t>Beschäftigte als Leiterinnen/Leiter von Kindertagesstätten mit einer Durch-</w:t>
            </w:r>
            <w:proofErr w:type="spellStart"/>
            <w:r w:rsidRPr="00B717C3">
              <w:t>schnittsbelegung</w:t>
            </w:r>
            <w:proofErr w:type="spellEnd"/>
            <w:r w:rsidRPr="00B717C3">
              <w:t xml:space="preserve"> von mindestens 180 Plätzen. </w:t>
            </w:r>
          </w:p>
          <w:p w:rsidR="00F9235D" w:rsidRPr="00B717C3" w:rsidRDefault="00B717C3" w:rsidP="00B717C3">
            <w:pPr>
              <w:spacing w:before="120" w:after="120"/>
            </w:pPr>
            <w:r w:rsidRPr="00B717C3">
              <w:tab/>
              <w:t>(Hierzu Protokollerklärungen Nrn. 8 und 9)</w:t>
            </w:r>
          </w:p>
        </w:tc>
        <w:tc>
          <w:tcPr>
            <w:tcW w:w="1322" w:type="dxa"/>
          </w:tcPr>
          <w:p w:rsidR="00F9235D" w:rsidRPr="00B717C3" w:rsidRDefault="00F9235D" w:rsidP="00AB7BD2">
            <w:pPr>
              <w:spacing w:before="120" w:after="120"/>
            </w:pPr>
          </w:p>
        </w:tc>
        <w:tc>
          <w:tcPr>
            <w:tcW w:w="1540" w:type="dxa"/>
          </w:tcPr>
          <w:p w:rsidR="00F9235D" w:rsidRPr="00B717C3" w:rsidRDefault="00F70A78" w:rsidP="00AB7BD2">
            <w:pPr>
              <w:spacing w:before="120" w:after="120"/>
            </w:pPr>
            <w:r>
              <w:t>EG 12</w:t>
            </w:r>
          </w:p>
        </w:tc>
        <w:tc>
          <w:tcPr>
            <w:tcW w:w="1411" w:type="dxa"/>
          </w:tcPr>
          <w:p w:rsidR="00F9235D" w:rsidRPr="00B717C3" w:rsidRDefault="00B717C3" w:rsidP="00AB7BD2">
            <w:pPr>
              <w:spacing w:before="120" w:after="120"/>
            </w:pPr>
            <w:r w:rsidRPr="00B717C3">
              <w:t>EG S 18</w:t>
            </w:r>
            <w:r w:rsidRPr="00B717C3">
              <w:br/>
              <w:t>Fgr. 1</w:t>
            </w:r>
          </w:p>
        </w:tc>
      </w:tr>
      <w:tr w:rsidR="00B717C3" w:rsidRPr="0001508F" w:rsidTr="00B717C3">
        <w:tc>
          <w:tcPr>
            <w:tcW w:w="5474" w:type="dxa"/>
          </w:tcPr>
          <w:p w:rsidR="00B717C3" w:rsidRPr="00B717C3" w:rsidRDefault="00B717C3" w:rsidP="00B717C3">
            <w:pPr>
              <w:spacing w:before="120" w:after="120"/>
            </w:pPr>
            <w:r w:rsidRPr="00B717C3">
              <w:t xml:space="preserve">Beschäftigte als Leiterinnen/Leiter von Kindertagesstätten für Menschen mit Behinderung im Sinne von § 2 SGB IX oder für Kinder und Jugendliche mit wesentlichen Erziehungsschwierigkeiten oder von Tagesstätten für erwachsene Menschen mit Behinderung im Sinne des § 2 SGB IX mit einer Durchschnittsbelegung von mindestens 90 Plätzen. </w:t>
            </w:r>
          </w:p>
          <w:p w:rsidR="00B717C3" w:rsidRPr="00B717C3" w:rsidRDefault="00B717C3" w:rsidP="00B717C3">
            <w:pPr>
              <w:spacing w:before="120" w:after="120"/>
            </w:pPr>
            <w:r w:rsidRPr="00B717C3">
              <w:tab/>
              <w:t xml:space="preserve">(Hierzu Protokollerklärungen Nrn. 8 und 9) </w:t>
            </w:r>
          </w:p>
        </w:tc>
        <w:tc>
          <w:tcPr>
            <w:tcW w:w="1322" w:type="dxa"/>
          </w:tcPr>
          <w:p w:rsidR="00B717C3" w:rsidRPr="00B717C3" w:rsidRDefault="00B717C3" w:rsidP="00AB7BD2">
            <w:pPr>
              <w:spacing w:before="120" w:after="120"/>
            </w:pPr>
          </w:p>
        </w:tc>
        <w:tc>
          <w:tcPr>
            <w:tcW w:w="1540" w:type="dxa"/>
          </w:tcPr>
          <w:p w:rsidR="00B717C3" w:rsidRPr="00B717C3" w:rsidRDefault="00F70A78" w:rsidP="00AB7BD2">
            <w:pPr>
              <w:spacing w:before="120" w:after="120"/>
            </w:pPr>
            <w:r>
              <w:t>EG 12</w:t>
            </w:r>
          </w:p>
        </w:tc>
        <w:tc>
          <w:tcPr>
            <w:tcW w:w="1411" w:type="dxa"/>
          </w:tcPr>
          <w:p w:rsidR="00B717C3" w:rsidRPr="00B717C3" w:rsidRDefault="00B717C3" w:rsidP="00AB7BD2">
            <w:pPr>
              <w:spacing w:before="120" w:after="120"/>
            </w:pPr>
            <w:r w:rsidRPr="00B717C3">
              <w:t>EG S 18</w:t>
            </w:r>
            <w:r w:rsidRPr="00B717C3">
              <w:br/>
              <w:t>Fgr. 2</w:t>
            </w:r>
          </w:p>
        </w:tc>
      </w:tr>
      <w:tr w:rsidR="00B717C3" w:rsidRPr="0001508F" w:rsidTr="00B717C3">
        <w:tc>
          <w:tcPr>
            <w:tcW w:w="5474" w:type="dxa"/>
          </w:tcPr>
          <w:p w:rsidR="00B717C3" w:rsidRPr="00B717C3" w:rsidRDefault="00B717C3" w:rsidP="00B717C3">
            <w:pPr>
              <w:spacing w:before="120" w:after="120"/>
            </w:pPr>
            <w:r w:rsidRPr="00B717C3">
              <w:t xml:space="preserve">Beschäftigte als Leiterinnen/Leiter von Erziehungsheimen oder von </w:t>
            </w:r>
            <w:proofErr w:type="spellStart"/>
            <w:r w:rsidRPr="00B717C3">
              <w:t>Wohnhei-men</w:t>
            </w:r>
            <w:proofErr w:type="spellEnd"/>
            <w:r w:rsidRPr="00B717C3">
              <w:t xml:space="preserve"> für </w:t>
            </w:r>
            <w:r w:rsidRPr="00B717C3">
              <w:lastRenderedPageBreak/>
              <w:t>erwachsene Menschen mit Behinderung im Sinne des § 2 SGB IX mit einer Durchschnittsbelegung von mindestens 50 Plätzen.</w:t>
            </w:r>
          </w:p>
          <w:p w:rsidR="00B717C3" w:rsidRPr="00B717C3" w:rsidRDefault="00B717C3" w:rsidP="00B717C3">
            <w:pPr>
              <w:spacing w:before="120" w:after="120"/>
            </w:pPr>
            <w:r w:rsidRPr="00B717C3">
              <w:t xml:space="preserve">(Hierzu Protokollerklärungen Nrn. 1, 9, 10 und 11) </w:t>
            </w:r>
          </w:p>
        </w:tc>
        <w:tc>
          <w:tcPr>
            <w:tcW w:w="1322" w:type="dxa"/>
          </w:tcPr>
          <w:p w:rsidR="00B717C3" w:rsidRPr="00B717C3" w:rsidRDefault="00B717C3" w:rsidP="00AB7BD2">
            <w:pPr>
              <w:spacing w:before="120" w:after="120"/>
            </w:pPr>
          </w:p>
        </w:tc>
        <w:tc>
          <w:tcPr>
            <w:tcW w:w="1540" w:type="dxa"/>
          </w:tcPr>
          <w:p w:rsidR="00B717C3" w:rsidRPr="00B717C3" w:rsidRDefault="00F70A78" w:rsidP="00AB7BD2">
            <w:pPr>
              <w:spacing w:before="120" w:after="120"/>
            </w:pPr>
            <w:r>
              <w:t>EG 12</w:t>
            </w:r>
          </w:p>
        </w:tc>
        <w:tc>
          <w:tcPr>
            <w:tcW w:w="1411" w:type="dxa"/>
          </w:tcPr>
          <w:p w:rsidR="00B717C3" w:rsidRPr="00B717C3" w:rsidRDefault="00B717C3" w:rsidP="00AB7BD2">
            <w:pPr>
              <w:spacing w:before="120" w:after="120"/>
            </w:pPr>
            <w:r w:rsidRPr="00B717C3">
              <w:t>EG S 18</w:t>
            </w:r>
            <w:r w:rsidRPr="00B717C3">
              <w:br/>
              <w:t>Fgr. 3</w:t>
            </w:r>
          </w:p>
        </w:tc>
      </w:tr>
      <w:tr w:rsidR="00B717C3" w:rsidRPr="0001508F" w:rsidTr="00B717C3">
        <w:tc>
          <w:tcPr>
            <w:tcW w:w="5474" w:type="dxa"/>
          </w:tcPr>
          <w:p w:rsidR="00B717C3" w:rsidRPr="00B717C3" w:rsidRDefault="00B717C3" w:rsidP="00B717C3">
            <w:pPr>
              <w:spacing w:before="120" w:after="120"/>
            </w:pPr>
            <w:r w:rsidRPr="00B717C3">
              <w:lastRenderedPageBreak/>
              <w:t>Sozialarbeiterinnen/Sozialarbeiter und Sozialpädagoginnen/Sozialpädagogen mit staatlicher Anerkennung sowie Heilpädagoginnen/Heilpädagogen mit abgeschlossener Hochschulbildung und – soweit nach dem jeweiligen Landesrecht vorgesehen – mit staatlicher Anerkennung mit jeweils entsprechender Tätigkeit sowie sonstige Beschäftigte, die aufgrund gleichwertiger Fähigkeiten und ihrer Erfahrungen entsprechende Tätigkeiten ausüben, deren Tätigkeit sich durch das Maß der damit verbundenen Verantwortung erheblich aus der Entgeltgruppe S 17 Fallgruppe 6 heraushebt.</w:t>
            </w:r>
          </w:p>
          <w:p w:rsidR="00B717C3" w:rsidRPr="00B717C3" w:rsidRDefault="00B717C3" w:rsidP="00B717C3">
            <w:pPr>
              <w:spacing w:before="120" w:after="120"/>
            </w:pPr>
            <w:r w:rsidRPr="00B717C3">
              <w:t>(Hierzu Protokollerklärungen Nrn. 1 und 15)</w:t>
            </w:r>
          </w:p>
        </w:tc>
        <w:tc>
          <w:tcPr>
            <w:tcW w:w="1322" w:type="dxa"/>
          </w:tcPr>
          <w:p w:rsidR="00B717C3" w:rsidRPr="00B717C3" w:rsidRDefault="00B717C3" w:rsidP="00AB7BD2">
            <w:pPr>
              <w:spacing w:before="120" w:after="120"/>
            </w:pPr>
          </w:p>
        </w:tc>
        <w:tc>
          <w:tcPr>
            <w:tcW w:w="1540" w:type="dxa"/>
          </w:tcPr>
          <w:p w:rsidR="00B717C3" w:rsidRPr="00B717C3" w:rsidRDefault="00F70A78" w:rsidP="00AB7BD2">
            <w:pPr>
              <w:spacing w:before="120" w:after="120"/>
            </w:pPr>
            <w:r>
              <w:t>EG 12</w:t>
            </w:r>
          </w:p>
        </w:tc>
        <w:tc>
          <w:tcPr>
            <w:tcW w:w="1411" w:type="dxa"/>
          </w:tcPr>
          <w:p w:rsidR="00B717C3" w:rsidRPr="00B717C3" w:rsidRDefault="00B717C3" w:rsidP="00AB7BD2">
            <w:pPr>
              <w:spacing w:before="120" w:after="120"/>
            </w:pPr>
            <w:r w:rsidRPr="00B717C3">
              <w:t>EG S 18</w:t>
            </w:r>
            <w:r w:rsidRPr="00B717C3">
              <w:br/>
              <w:t>Fgr. 4</w:t>
            </w:r>
          </w:p>
        </w:tc>
      </w:tr>
      <w:tr w:rsidR="00B717C3" w:rsidRPr="0001508F" w:rsidTr="006C231E">
        <w:tc>
          <w:tcPr>
            <w:tcW w:w="9747" w:type="dxa"/>
            <w:gridSpan w:val="4"/>
          </w:tcPr>
          <w:p w:rsidR="00B717C3" w:rsidRPr="00B717C3" w:rsidRDefault="00B717C3" w:rsidP="00B717C3">
            <w:pPr>
              <w:spacing w:before="120" w:after="120"/>
              <w:ind w:left="284" w:hanging="284"/>
            </w:pPr>
            <w:r w:rsidRPr="00B717C3">
              <w:t xml:space="preserve">Protokollerklärungen: </w:t>
            </w:r>
          </w:p>
          <w:p w:rsidR="00B717C3" w:rsidRPr="00B717C3" w:rsidRDefault="00B717C3" w:rsidP="00B717C3">
            <w:pPr>
              <w:spacing w:before="120" w:after="120"/>
              <w:ind w:left="284" w:hanging="284"/>
            </w:pPr>
            <w:r>
              <w:t>1.</w:t>
            </w:r>
            <w:r w:rsidRPr="00B717C3">
              <w:rPr>
                <w:vertAlign w:val="superscript"/>
              </w:rPr>
              <w:t>1</w:t>
            </w:r>
            <w:r w:rsidRPr="00B717C3">
              <w:t xml:space="preserve">Die Beschäftigten – ausgenommen die in Entgeltgruppe S 4 bei Tätigkeiten der Fallgruppe 2, Entgeltgruppe S 7 und Entgeltgruppe S 8b bei Tätigkeiten der Fallgruppe 2 eingruppierten Beschäftigten – erhalten für die Dauer der Tätigkeit in einem Erziehungsheim, einem Kinder- oder einem Jugendwohnheim oder einer vergleichbaren Einrichtung (Heim) eine Zulage in Höhe von 61,36 Euro monatlich, wenn in dem Heim überwiegend behinderte Menschen im Sinne des § 2 SGB IX oder Kinder und Jugendliche mit wesentlichen Erziehungsschwierigkeiten zum Zwecke der Erziehung, Ausbildung oder Pflege ständig untergebracht sind; sind nicht überwiegend solche Personen ständig untergebracht, beträgt die Zulage 30,68 Euro monatlich. </w:t>
            </w:r>
            <w:r w:rsidRPr="00B717C3">
              <w:rPr>
                <w:vertAlign w:val="superscript"/>
              </w:rPr>
              <w:t>2</w:t>
            </w:r>
            <w:r w:rsidRPr="00B717C3">
              <w:t xml:space="preserve">Für die in Entgeltgruppe S 15 bei Tätigkeiten der Fallgruppe 5, S 16 bei Tätigkeiten der Fallgruppen 5 und 6, S 17 bei Tätigkeiten der Fallgruppe 5 und S 18 bei Tätigkeiten der Fallgruppe 3 eingruppierten Beschäftigten gilt Satz 1 für die Dauer der Tätigkeit in einem Wohnheim für erwachsene Menschen mit Behinderung entsprechend. 3Für die in Entgeltgruppe S 4 bei Tätigkeiten der Fallgruppe 2, Entgeltgruppe S 7 und Entgeltgruppe S 8b bei Tätigkeiten der Fallgruppe 2 eingruppierten Beschäftigten in einem Heim im Sinne des Satzes 1 erster Halbsatz beträgt die Zulage 40,90 Euro monatlich. 4Die Zulage wird nur für Zeiträume gezahlt, in denen Beschäftigte einen An-spruch auf Entgelt oder Fortzahlung des Entgelts nach § 21 haben. 5Sie ist bei der Bemessung des Sterbegeldes (§ 23 Abs. 3) zu berücksichtigen.  </w:t>
            </w:r>
          </w:p>
          <w:p w:rsidR="00B717C3" w:rsidRPr="00B717C3" w:rsidRDefault="00B717C3" w:rsidP="00B717C3">
            <w:pPr>
              <w:spacing w:before="120" w:after="120"/>
            </w:pPr>
            <w:r>
              <w:t xml:space="preserve">2. </w:t>
            </w:r>
            <w:r w:rsidRPr="00B717C3">
              <w:t xml:space="preserve">Schwierige fachliche Tätigkeiten sind z.B. </w:t>
            </w:r>
          </w:p>
          <w:p w:rsidR="00B717C3" w:rsidRPr="00B717C3" w:rsidRDefault="00B717C3" w:rsidP="00B717C3">
            <w:pPr>
              <w:spacing w:before="120" w:after="120"/>
              <w:ind w:left="284"/>
            </w:pPr>
            <w:r w:rsidRPr="00B717C3">
              <w:t>a)</w:t>
            </w:r>
            <w:r w:rsidRPr="00B717C3">
              <w:tab/>
              <w:t xml:space="preserve">Tätigkeiten in Einrichtungen für behinderte Menschen im Sinne des § 2 SGB IX und in </w:t>
            </w:r>
            <w:r>
              <w:tab/>
            </w:r>
            <w:r w:rsidRPr="00B717C3">
              <w:t xml:space="preserve">psychiatrischen Kliniken, </w:t>
            </w:r>
          </w:p>
          <w:p w:rsidR="00B717C3" w:rsidRPr="00B717C3" w:rsidRDefault="00B717C3" w:rsidP="00B717C3">
            <w:pPr>
              <w:spacing w:before="120" w:after="120"/>
              <w:ind w:left="284"/>
            </w:pPr>
            <w:r w:rsidRPr="00B717C3">
              <w:t>b)</w:t>
            </w:r>
            <w:r w:rsidRPr="00B717C3">
              <w:tab/>
            </w:r>
            <w:proofErr w:type="spellStart"/>
            <w:r w:rsidRPr="00B717C3">
              <w:t>alleinverantwortliche</w:t>
            </w:r>
            <w:proofErr w:type="spellEnd"/>
            <w:r w:rsidRPr="00B717C3">
              <w:t xml:space="preserve"> Betreuung von Gruppen z.B. in Randzeiten, </w:t>
            </w:r>
          </w:p>
          <w:p w:rsidR="00B717C3" w:rsidRPr="00B717C3" w:rsidRDefault="00B717C3" w:rsidP="00B717C3">
            <w:pPr>
              <w:spacing w:before="120" w:after="120"/>
              <w:ind w:left="284"/>
            </w:pPr>
            <w:r w:rsidRPr="00B717C3">
              <w:t>c)</w:t>
            </w:r>
            <w:r w:rsidRPr="00B717C3">
              <w:tab/>
              <w:t xml:space="preserve">Tätigkeiten in Integrationsgruppen (Erziehungsgruppen, denen besondere Aufgaben in der </w:t>
            </w:r>
            <w:r>
              <w:tab/>
            </w:r>
            <w:r w:rsidRPr="00B717C3">
              <w:t xml:space="preserve">gemeinsamen Förderung behinderter und nicht behinderter Kinder zugewiesen sind) mit </w:t>
            </w:r>
            <w:r>
              <w:tab/>
            </w:r>
            <w:r w:rsidRPr="00B717C3">
              <w:t xml:space="preserve">einem Anteil von mindestens einem Drittel von behinderten Menschen im Sinne des § 2 </w:t>
            </w:r>
            <w:r>
              <w:tab/>
            </w:r>
            <w:r w:rsidRPr="00B717C3">
              <w:t xml:space="preserve">SGB IX in Einrichtungen der Kindertagesbetreuung, </w:t>
            </w:r>
          </w:p>
          <w:p w:rsidR="00B717C3" w:rsidRPr="00B717C3" w:rsidRDefault="00B717C3" w:rsidP="00B717C3">
            <w:pPr>
              <w:spacing w:before="120" w:after="120"/>
              <w:ind w:left="284"/>
            </w:pPr>
            <w:r w:rsidRPr="00B717C3">
              <w:t>d)</w:t>
            </w:r>
            <w:r w:rsidRPr="00B717C3">
              <w:tab/>
              <w:t xml:space="preserve">Tätigkeiten in Gruppen von behinderten Menschen im Sinne des § 2 SGB IX oder in </w:t>
            </w:r>
            <w:r>
              <w:tab/>
            </w:r>
            <w:r w:rsidRPr="00B717C3">
              <w:t>Gruppen von Kindern und Jugendlichen mit wesentlichen Erziehungsschwierigkeiten,</w:t>
            </w:r>
          </w:p>
          <w:p w:rsidR="00B717C3" w:rsidRPr="00B717C3" w:rsidRDefault="00B717C3" w:rsidP="00B717C3">
            <w:pPr>
              <w:spacing w:before="120" w:after="120"/>
              <w:ind w:left="284"/>
            </w:pPr>
            <w:r w:rsidRPr="00B717C3">
              <w:t>e)</w:t>
            </w:r>
            <w:r w:rsidRPr="00B717C3">
              <w:tab/>
              <w:t xml:space="preserve">Tätigkeiten in geschlossenen (gesicherten) Gruppen. </w:t>
            </w:r>
          </w:p>
          <w:p w:rsidR="00B717C3" w:rsidRPr="00B717C3" w:rsidRDefault="00B717C3" w:rsidP="00B717C3">
            <w:pPr>
              <w:spacing w:before="120" w:after="120"/>
              <w:ind w:left="284" w:hanging="284"/>
            </w:pPr>
            <w:r>
              <w:t xml:space="preserve">3. </w:t>
            </w:r>
            <w:r w:rsidRPr="00B717C3">
              <w:t xml:space="preserve">Als entsprechende Tätigkeit von Erzieherinnen/Erziehern gilt auch die Tätigkeit in </w:t>
            </w:r>
            <w:r w:rsidRPr="00B717C3">
              <w:lastRenderedPageBreak/>
              <w:t xml:space="preserve">Schulkindergärten, Vorklassen oder Vermittlungsgruppen für nicht schulpflichtige Kinder und die Betreuung von über 18jährigen Personen (z.B. in Einrichtungen für behinderte Menschen im Sinne des § 2 SGB IX oder für Obdachlose). </w:t>
            </w:r>
          </w:p>
          <w:p w:rsidR="00B717C3" w:rsidRPr="00B717C3" w:rsidRDefault="00B717C3" w:rsidP="00B717C3">
            <w:pPr>
              <w:spacing w:before="120" w:after="120"/>
              <w:ind w:left="284" w:hanging="284"/>
            </w:pPr>
            <w:r>
              <w:t xml:space="preserve">4. </w:t>
            </w:r>
            <w:r w:rsidRPr="00B717C3">
              <w:t xml:space="preserve">1Ständige Vertreterinnen/Vertreter sind nicht Vertreterinnen/Vertreter in Ur-laubs- und sonstigen Abwesenheitsfällen. 2Je Kindertagesstätte soll eine </w:t>
            </w:r>
            <w:proofErr w:type="spellStart"/>
            <w:r w:rsidRPr="00B717C3">
              <w:t>stän-dige</w:t>
            </w:r>
            <w:proofErr w:type="spellEnd"/>
            <w:r w:rsidRPr="00B717C3">
              <w:t xml:space="preserve"> Vertreterin oder ein ständiger Vertreter der Leiterin oder des Leiters bestellt werden.</w:t>
            </w:r>
          </w:p>
          <w:p w:rsidR="00B717C3" w:rsidRPr="00B717C3" w:rsidRDefault="00B717C3" w:rsidP="00B717C3">
            <w:pPr>
              <w:spacing w:before="120" w:after="120"/>
            </w:pPr>
            <w:r>
              <w:t xml:space="preserve">5. </w:t>
            </w:r>
            <w:r w:rsidRPr="00B717C3">
              <w:t xml:space="preserve">Nach diesem Tätigkeitsmerkmal sind auch </w:t>
            </w:r>
          </w:p>
          <w:p w:rsidR="00B717C3" w:rsidRPr="00B717C3" w:rsidRDefault="00B717C3" w:rsidP="00B717C3">
            <w:pPr>
              <w:spacing w:before="120" w:after="120"/>
              <w:ind w:left="284"/>
            </w:pPr>
            <w:r w:rsidRPr="00B717C3">
              <w:t>a)</w:t>
            </w:r>
            <w:r w:rsidRPr="00B717C3">
              <w:tab/>
              <w:t>Kindergärtnerinnen/Kindergärtner und Hortnerinnen/</w:t>
            </w:r>
            <w:proofErr w:type="spellStart"/>
            <w:r w:rsidRPr="00B717C3">
              <w:t>Hortner</w:t>
            </w:r>
            <w:proofErr w:type="spellEnd"/>
            <w:r w:rsidRPr="00B717C3">
              <w:t xml:space="preserve"> mit staatlicher Anerkennung </w:t>
            </w:r>
            <w:r>
              <w:tab/>
            </w:r>
            <w:r w:rsidRPr="00B717C3">
              <w:t>oder staatlicher Prüfung,</w:t>
            </w:r>
          </w:p>
          <w:p w:rsidR="00B717C3" w:rsidRPr="00B717C3" w:rsidRDefault="00B717C3" w:rsidP="00B717C3">
            <w:pPr>
              <w:spacing w:before="120" w:after="120"/>
              <w:ind w:left="284"/>
            </w:pPr>
            <w:r w:rsidRPr="00B717C3">
              <w:t>b)</w:t>
            </w:r>
            <w:r w:rsidRPr="00B717C3">
              <w:tab/>
              <w:t xml:space="preserve">Kinderkrankenschwestern/Kinderkrankenpfleger, die in Kinderkrippen tätig sind, </w:t>
            </w:r>
          </w:p>
          <w:p w:rsidR="00B717C3" w:rsidRPr="00B717C3" w:rsidRDefault="00B717C3" w:rsidP="00B717C3">
            <w:pPr>
              <w:spacing w:before="120" w:after="120"/>
              <w:ind w:left="284"/>
            </w:pPr>
            <w:r w:rsidRPr="00B717C3">
              <w:t>eingruppiert.</w:t>
            </w:r>
          </w:p>
          <w:p w:rsidR="00B717C3" w:rsidRPr="00B717C3" w:rsidRDefault="00B717C3" w:rsidP="00B717C3">
            <w:pPr>
              <w:spacing w:before="120" w:after="120"/>
            </w:pPr>
            <w:r>
              <w:t xml:space="preserve">6. </w:t>
            </w:r>
            <w:r w:rsidRPr="00B717C3">
              <w:t xml:space="preserve">Besonders schwierige fachliche Tätigkeiten sind z.B. die  </w:t>
            </w:r>
          </w:p>
          <w:p w:rsidR="00B717C3" w:rsidRPr="00B717C3" w:rsidRDefault="00B717C3" w:rsidP="00B717C3">
            <w:pPr>
              <w:spacing w:before="120" w:after="120"/>
              <w:ind w:left="284"/>
            </w:pPr>
            <w:r w:rsidRPr="00B717C3">
              <w:t>a)</w:t>
            </w:r>
            <w:r w:rsidRPr="00B717C3">
              <w:tab/>
              <w:t xml:space="preserve">Tätigkeiten in Integrationsgruppen (Erziehungsgruppen, denen besondere Aufgaben in der </w:t>
            </w:r>
            <w:r>
              <w:tab/>
            </w:r>
            <w:r w:rsidRPr="00B717C3">
              <w:t xml:space="preserve">gemeinsamen Förderung behinderter und nicht behinderter Kinder zugewiesen sind) mit </w:t>
            </w:r>
            <w:r>
              <w:tab/>
            </w:r>
            <w:r w:rsidRPr="00B717C3">
              <w:t xml:space="preserve">einem Anteil von mindestens einem Drittel von behinderten Menschen im Sinne des § 2 </w:t>
            </w:r>
            <w:r>
              <w:tab/>
            </w:r>
            <w:r w:rsidRPr="00B717C3">
              <w:t>SGB IX in Einrichtungen der Kindertagesbetreuung,</w:t>
            </w:r>
          </w:p>
          <w:p w:rsidR="00B717C3" w:rsidRPr="00B717C3" w:rsidRDefault="00B717C3" w:rsidP="00B717C3">
            <w:pPr>
              <w:spacing w:before="120" w:after="120"/>
              <w:ind w:left="284"/>
            </w:pPr>
            <w:r w:rsidRPr="00B717C3">
              <w:t>b)</w:t>
            </w:r>
            <w:r w:rsidRPr="00B717C3">
              <w:tab/>
              <w:t xml:space="preserve">Tätigkeiten in Gruppen von behinderten Menschen im Sinne des § 2 SGB IX oder von </w:t>
            </w:r>
            <w:r>
              <w:tab/>
            </w:r>
            <w:r w:rsidRPr="00B717C3">
              <w:t xml:space="preserve">Kindern und Jugendlichen mit wesentlichen Erziehungsschwierigkeiten, </w:t>
            </w:r>
          </w:p>
          <w:p w:rsidR="00B717C3" w:rsidRPr="00B717C3" w:rsidRDefault="00B717C3" w:rsidP="00B717C3">
            <w:pPr>
              <w:spacing w:before="120" w:after="120"/>
              <w:ind w:left="284"/>
            </w:pPr>
            <w:r w:rsidRPr="00B717C3">
              <w:t>c)</w:t>
            </w:r>
            <w:r w:rsidRPr="00B717C3">
              <w:tab/>
              <w:t>Tätigkeiten in Jugendzentren/Häusern der offenen Tür,</w:t>
            </w:r>
          </w:p>
          <w:p w:rsidR="00B717C3" w:rsidRPr="00B717C3" w:rsidRDefault="00B717C3" w:rsidP="00B717C3">
            <w:pPr>
              <w:spacing w:before="120" w:after="120"/>
              <w:ind w:left="284"/>
            </w:pPr>
            <w:r w:rsidRPr="00B717C3">
              <w:t>d)</w:t>
            </w:r>
            <w:r w:rsidRPr="00B717C3">
              <w:tab/>
              <w:t>Tätigkeiten in geschlossenen (gesicherten) Gruppen,</w:t>
            </w:r>
          </w:p>
          <w:p w:rsidR="00B717C3" w:rsidRPr="00B717C3" w:rsidRDefault="00B717C3" w:rsidP="00B717C3">
            <w:pPr>
              <w:spacing w:before="120" w:after="120"/>
              <w:ind w:left="284"/>
            </w:pPr>
            <w:r w:rsidRPr="00B717C3">
              <w:t>e)</w:t>
            </w:r>
            <w:r w:rsidRPr="00B717C3">
              <w:tab/>
              <w:t xml:space="preserve">fachlichen Koordinierungstätigkeiten für mindestens vier Beschäftigte mindestens der </w:t>
            </w:r>
            <w:r>
              <w:tab/>
            </w:r>
            <w:r w:rsidRPr="00B717C3">
              <w:t>Entgeltgruppe S 8a,</w:t>
            </w:r>
          </w:p>
          <w:p w:rsidR="00B717C3" w:rsidRPr="00B717C3" w:rsidRDefault="00B717C3" w:rsidP="00B717C3">
            <w:pPr>
              <w:spacing w:before="120" w:after="120"/>
              <w:ind w:left="284"/>
            </w:pPr>
            <w:r w:rsidRPr="00B717C3">
              <w:t>f)</w:t>
            </w:r>
            <w:r w:rsidRPr="00B717C3">
              <w:tab/>
              <w:t xml:space="preserve">Tätigkeiten einer Facherzieherin/eines Facherziehers mit einrichtungs-übergreifenden </w:t>
            </w:r>
            <w:r>
              <w:tab/>
            </w:r>
            <w:r w:rsidRPr="00B717C3">
              <w:t>Aufgaben. 7.</w:t>
            </w:r>
            <w:r w:rsidRPr="00B717C3">
              <w:tab/>
              <w:t xml:space="preserve">Unter Heilpädagoginnen/Heilpädagogen mit staatlicher Anerkennung sind </w:t>
            </w:r>
            <w:r>
              <w:tab/>
            </w:r>
            <w:r w:rsidRPr="00B717C3">
              <w:t xml:space="preserve">Beschäftigte zu verstehen, die einen nach Maßgabe der Rahmenvereinbarung über die </w:t>
            </w:r>
            <w:r>
              <w:tab/>
            </w:r>
            <w:r w:rsidRPr="00B717C3">
              <w:t xml:space="preserve">Ausbildung und Prüfung an Fachschulen (Beschluss der Kultusministerkonferenz vom 7. </w:t>
            </w:r>
            <w:r>
              <w:tab/>
            </w:r>
            <w:r w:rsidRPr="00B717C3">
              <w:t xml:space="preserve">November 2002) gestalteten Ausbildungsgang für Heilpädagoginnen/Heilpädagogen mit </w:t>
            </w:r>
            <w:r>
              <w:tab/>
            </w:r>
            <w:r w:rsidRPr="00B717C3">
              <w:t xml:space="preserve">der vorgeschriebenen Prüfung erfolgreich abgeschlossen und die Berechtigung zur </w:t>
            </w:r>
            <w:r>
              <w:tab/>
            </w:r>
            <w:r w:rsidRPr="00B717C3">
              <w:t xml:space="preserve">Führung der Berufsbezeichnung „staatlich anerkannte Heilpädagogin/staatlich anerkannter </w:t>
            </w:r>
            <w:r>
              <w:tab/>
            </w:r>
            <w:r w:rsidRPr="00B717C3">
              <w:t xml:space="preserve">Heilpädagoge“ erworben haben. </w:t>
            </w:r>
          </w:p>
          <w:p w:rsidR="00B717C3" w:rsidRPr="00B717C3" w:rsidRDefault="00B717C3" w:rsidP="00B717C3">
            <w:pPr>
              <w:spacing w:before="120" w:after="120"/>
              <w:ind w:left="284" w:hanging="284"/>
            </w:pPr>
            <w:r>
              <w:t>8.</w:t>
            </w:r>
            <w:r w:rsidRPr="00B717C3">
              <w:t xml:space="preserve">Kindertagesstätten im Sinne dieses Tarifmerkmals sind Krippen, Kindergärten, Horte, Kinderbetreuungsstuben, Kinderhäuser und Kindertageseinrichtungen der örtlichen Kindererholungsfürsorge. </w:t>
            </w:r>
          </w:p>
          <w:p w:rsidR="00B717C3" w:rsidRPr="00B717C3" w:rsidRDefault="00B717C3" w:rsidP="00B717C3">
            <w:pPr>
              <w:spacing w:before="120" w:after="120"/>
              <w:ind w:left="284" w:hanging="284"/>
            </w:pPr>
            <w:r>
              <w:t xml:space="preserve">9. </w:t>
            </w:r>
            <w:r w:rsidRPr="00B717C3">
              <w:t xml:space="preserve">1Der Ermittlung der Durchschnittsbelegung ist für das jeweilige Kalenderjahr grundsätzlich die Zahl der vom 1. Oktober bis 31. Dezember des </w:t>
            </w:r>
            <w:proofErr w:type="spellStart"/>
            <w:r w:rsidRPr="00B717C3">
              <w:t>vorangegan</w:t>
            </w:r>
            <w:proofErr w:type="spellEnd"/>
            <w:r w:rsidRPr="00B717C3">
              <w:t xml:space="preserve">-genen Kalenderjahres vergebenen, je Tag gleichzeitig belegbaren Plätze zu-grunde </w:t>
            </w:r>
            <w:proofErr w:type="gramStart"/>
            <w:r w:rsidRPr="00B717C3">
              <w:t>zu legen</w:t>
            </w:r>
            <w:proofErr w:type="gramEnd"/>
            <w:r w:rsidRPr="00B717C3">
              <w:t xml:space="preserve">. 2Eine Unterschreitung der maßgeblichen je Tag gleichzeitig belegbaren Plätze von nicht mehr als 5 v.H. führt nicht zur Herabgruppierung. 3Eine Unterschreitung um mehr als 5 v.H. führt erst dann zur Herabgruppierung, wenn die maßgebliche Platzzahl drei Jahre hintereinander unterschritten wird. 4Eine Unterschreitung auf Grund vom Arbeitgeber verantworteter Maßnahmen (z.B. Qualitätsverbesserungen) führt ebenfalls nicht zur Herabgruppierung. 5Hiervon bleiben organisatorische Maßnahmen infolge demografischer Handlungsnotwendigkeiten unberührt. </w:t>
            </w:r>
          </w:p>
          <w:p w:rsidR="00B717C3" w:rsidRPr="00B717C3" w:rsidRDefault="00B717C3" w:rsidP="00B717C3">
            <w:pPr>
              <w:spacing w:before="120" w:after="120"/>
              <w:ind w:left="284" w:hanging="284"/>
            </w:pPr>
            <w:r>
              <w:t xml:space="preserve">10. </w:t>
            </w:r>
            <w:r w:rsidRPr="00B717C3">
              <w:t xml:space="preserve">Erziehungsheime sind Heime, in denen überwiegend behinderte Kinder oder Jugendliche im Sinne des § 2 SGB IX oder Kinder oder Jugendliche mit wesentlichen Erziehungsschwierigkeiten ständig untergebracht sind. </w:t>
            </w:r>
          </w:p>
          <w:p w:rsidR="00B717C3" w:rsidRPr="00B717C3" w:rsidRDefault="00B717C3" w:rsidP="00A030D7">
            <w:pPr>
              <w:spacing w:before="120" w:after="120"/>
              <w:ind w:left="284" w:hanging="284"/>
            </w:pPr>
            <w:r>
              <w:t xml:space="preserve">11. </w:t>
            </w:r>
            <w:r w:rsidRPr="00B717C3">
              <w:t>Dieses Tätigkeitsmerkmal gilt nicht für Leiterinnen/Leiter bzw. ständige Vertreterinnen/Vertreter von Leiterinnen/Leitern von Wohngruppen.</w:t>
            </w:r>
          </w:p>
          <w:p w:rsidR="00B717C3" w:rsidRPr="00B717C3" w:rsidRDefault="00A030D7" w:rsidP="00B717C3">
            <w:pPr>
              <w:spacing w:before="120" w:after="120"/>
            </w:pPr>
            <w:r>
              <w:lastRenderedPageBreak/>
              <w:t xml:space="preserve">12. </w:t>
            </w:r>
            <w:r w:rsidR="00B717C3" w:rsidRPr="00B717C3">
              <w:t xml:space="preserve">Schwierige Tätigkeiten sind z.B. die </w:t>
            </w:r>
          </w:p>
          <w:p w:rsidR="00B717C3" w:rsidRPr="00B717C3" w:rsidRDefault="00B717C3" w:rsidP="00A030D7">
            <w:pPr>
              <w:spacing w:before="120" w:after="120"/>
              <w:ind w:left="284"/>
            </w:pPr>
            <w:r w:rsidRPr="00B717C3">
              <w:t>a)</w:t>
            </w:r>
            <w:r w:rsidRPr="00B717C3">
              <w:tab/>
              <w:t>Beratung von Suchtmittel-Abhängigen,</w:t>
            </w:r>
          </w:p>
          <w:p w:rsidR="00B717C3" w:rsidRPr="00B717C3" w:rsidRDefault="00B717C3" w:rsidP="00A030D7">
            <w:pPr>
              <w:spacing w:before="120" w:after="120"/>
              <w:ind w:left="284"/>
            </w:pPr>
            <w:r w:rsidRPr="00B717C3">
              <w:t>b)</w:t>
            </w:r>
            <w:r w:rsidRPr="00B717C3">
              <w:tab/>
              <w:t>Beratung von HIV-Infizierten oder an AIDS erkrankten Personen,</w:t>
            </w:r>
          </w:p>
          <w:p w:rsidR="00B717C3" w:rsidRPr="00B717C3" w:rsidRDefault="00B717C3" w:rsidP="00A030D7">
            <w:pPr>
              <w:spacing w:before="120" w:after="120"/>
              <w:ind w:left="284"/>
            </w:pPr>
            <w:r w:rsidRPr="00B717C3">
              <w:t>c)</w:t>
            </w:r>
            <w:r w:rsidRPr="00B717C3">
              <w:tab/>
              <w:t xml:space="preserve">begleitende Fürsorge für Heimbewohnerinnen/Heimbewohner und nachgehende Fürsorge </w:t>
            </w:r>
            <w:r w:rsidR="00A030D7">
              <w:tab/>
            </w:r>
            <w:proofErr w:type="spellStart"/>
            <w:r w:rsidRPr="00B717C3">
              <w:t>ür</w:t>
            </w:r>
            <w:proofErr w:type="spellEnd"/>
            <w:r w:rsidRPr="00B717C3">
              <w:t xml:space="preserve"> ehemalige Heimbewohnerinnen/Heimbewohner,</w:t>
            </w:r>
          </w:p>
          <w:p w:rsidR="00B717C3" w:rsidRPr="00B717C3" w:rsidRDefault="00B717C3" w:rsidP="00A030D7">
            <w:pPr>
              <w:spacing w:before="120" w:after="120"/>
              <w:ind w:left="284"/>
            </w:pPr>
            <w:r w:rsidRPr="00B717C3">
              <w:t>d)</w:t>
            </w:r>
            <w:r w:rsidRPr="00B717C3">
              <w:tab/>
              <w:t xml:space="preserve">begleitende Fürsorge für Strafgefangene und nachgehende Fürsorge für ehemalige </w:t>
            </w:r>
            <w:r w:rsidR="00A030D7">
              <w:tab/>
            </w:r>
            <w:r w:rsidRPr="00B717C3">
              <w:t>Strafgefangene,</w:t>
            </w:r>
          </w:p>
          <w:p w:rsidR="00B717C3" w:rsidRPr="00B717C3" w:rsidRDefault="00B717C3" w:rsidP="00A030D7">
            <w:pPr>
              <w:spacing w:before="120" w:after="120"/>
              <w:ind w:left="284"/>
            </w:pPr>
            <w:r w:rsidRPr="00B717C3">
              <w:t>e)</w:t>
            </w:r>
            <w:r w:rsidRPr="00B717C3">
              <w:tab/>
              <w:t xml:space="preserve">Koordinierung der Arbeiten mehrerer Beschäftigter mindestens der </w:t>
            </w:r>
            <w:proofErr w:type="spellStart"/>
            <w:r w:rsidRPr="00B717C3">
              <w:t>Ent-geltgruppe</w:t>
            </w:r>
            <w:proofErr w:type="spellEnd"/>
            <w:r w:rsidRPr="00B717C3">
              <w:t xml:space="preserve"> S 9. </w:t>
            </w:r>
          </w:p>
          <w:p w:rsidR="00B717C3" w:rsidRPr="00B717C3" w:rsidRDefault="00A030D7" w:rsidP="00A030D7">
            <w:pPr>
              <w:spacing w:before="120" w:after="120"/>
              <w:ind w:left="284" w:hanging="284"/>
            </w:pPr>
            <w:r>
              <w:t xml:space="preserve">13. </w:t>
            </w:r>
            <w:r w:rsidR="00B717C3" w:rsidRPr="00B717C3">
              <w:t>Unter die Entgeltgruppe S 14 fallen auch Beschäftigte mit dem Abschluss Di-</w:t>
            </w:r>
            <w:proofErr w:type="spellStart"/>
            <w:r w:rsidR="00B717C3" w:rsidRPr="00B717C3">
              <w:t>plompädagogin</w:t>
            </w:r>
            <w:proofErr w:type="spellEnd"/>
            <w:r w:rsidR="00B717C3" w:rsidRPr="00B717C3">
              <w:t>/Diplompädagoge, die aufgrund gleichwertiger Fähigkeiten und ihrer Erfahrungen entsprechende Tätigkeiten von Sozialarbeiterin-</w:t>
            </w:r>
            <w:proofErr w:type="spellStart"/>
            <w:r w:rsidR="00B717C3" w:rsidRPr="00B717C3">
              <w:t>nen</w:t>
            </w:r>
            <w:proofErr w:type="spellEnd"/>
            <w:r w:rsidR="00B717C3" w:rsidRPr="00B717C3">
              <w:t>/Sozialarbeitern bzw. Sozialpädagoginnen/Sozialpädagogen mit staatlicher Anerkennung ausüben, denen Tätigkeiten der Entgeltgruppe S 14 übertragen sind.</w:t>
            </w:r>
          </w:p>
          <w:p w:rsidR="00B717C3" w:rsidRPr="00B717C3" w:rsidRDefault="00A030D7" w:rsidP="00A030D7">
            <w:pPr>
              <w:spacing w:before="120" w:after="120"/>
              <w:ind w:left="284" w:hanging="284"/>
            </w:pPr>
            <w:r>
              <w:t xml:space="preserve">14. </w:t>
            </w:r>
            <w:r w:rsidR="00B717C3" w:rsidRPr="00B717C3">
              <w:t>1Das „Treffen von Entscheidungen zur Vermeidung der Gefährdung des Kin-</w:t>
            </w:r>
            <w:proofErr w:type="spellStart"/>
            <w:r w:rsidR="00B717C3" w:rsidRPr="00B717C3">
              <w:t>deswohls</w:t>
            </w:r>
            <w:proofErr w:type="spellEnd"/>
            <w:r w:rsidR="00B717C3" w:rsidRPr="00B717C3">
              <w:t xml:space="preserve"> und die Einleitung von Maßnahmen in Zusammenarbeit mit dem </w:t>
            </w:r>
            <w:proofErr w:type="spellStart"/>
            <w:r w:rsidR="00B717C3" w:rsidRPr="00B717C3">
              <w:t>Fa-miliengericht</w:t>
            </w:r>
            <w:proofErr w:type="spellEnd"/>
            <w:r w:rsidR="00B717C3" w:rsidRPr="00B717C3">
              <w:t xml:space="preserve"> bzw. Vormundschaftsgericht, welche zur Gefahrenabwehr </w:t>
            </w:r>
            <w:proofErr w:type="spellStart"/>
            <w:r w:rsidR="00B717C3" w:rsidRPr="00B717C3">
              <w:t>erfor-derlich</w:t>
            </w:r>
            <w:proofErr w:type="spellEnd"/>
            <w:r w:rsidR="00B717C3" w:rsidRPr="00B717C3">
              <w:t xml:space="preserve"> sind“, sind im Allgemeinen Sozialen Dienst bei Tätigkeiten im Rahmen der Fallverantwortung bei </w:t>
            </w:r>
          </w:p>
          <w:p w:rsidR="00B717C3" w:rsidRPr="00B717C3" w:rsidRDefault="00B717C3" w:rsidP="00A030D7">
            <w:pPr>
              <w:spacing w:before="120" w:after="120"/>
              <w:ind w:left="284"/>
            </w:pPr>
            <w:r w:rsidRPr="00B717C3">
              <w:t>-</w:t>
            </w:r>
            <w:r w:rsidRPr="00B717C3">
              <w:tab/>
              <w:t>Hilfen zur Erziehung nach § 27 SGB VIII,</w:t>
            </w:r>
          </w:p>
          <w:p w:rsidR="00B717C3" w:rsidRPr="00B717C3" w:rsidRDefault="00B717C3" w:rsidP="00A030D7">
            <w:pPr>
              <w:spacing w:before="120" w:after="120"/>
              <w:ind w:left="284"/>
            </w:pPr>
            <w:r w:rsidRPr="00B717C3">
              <w:t>-</w:t>
            </w:r>
            <w:r w:rsidRPr="00B717C3">
              <w:tab/>
              <w:t>der Hilfeplanung nach § 36 SGB VIII,</w:t>
            </w:r>
          </w:p>
          <w:p w:rsidR="00B717C3" w:rsidRPr="00B717C3" w:rsidRDefault="00B717C3" w:rsidP="00A030D7">
            <w:pPr>
              <w:spacing w:before="120" w:after="120"/>
              <w:ind w:left="284"/>
            </w:pPr>
            <w:r w:rsidRPr="00B717C3">
              <w:t>-</w:t>
            </w:r>
            <w:r w:rsidRPr="00B717C3">
              <w:tab/>
              <w:t>der Inobhutnahme von Kindern und Jugendlichen (§ 42 SGB VIII),</w:t>
            </w:r>
          </w:p>
          <w:p w:rsidR="00B717C3" w:rsidRPr="00B717C3" w:rsidRDefault="00B717C3" w:rsidP="00A030D7">
            <w:pPr>
              <w:spacing w:before="120" w:after="120"/>
              <w:ind w:left="284"/>
            </w:pPr>
            <w:r w:rsidRPr="00B717C3">
              <w:t>-</w:t>
            </w:r>
            <w:r w:rsidRPr="00B717C3">
              <w:tab/>
              <w:t>der Mitwirkung in Verfahren vor den Familiengerichten (§ 50 SGB VIII)</w:t>
            </w:r>
          </w:p>
          <w:p w:rsidR="00B717C3" w:rsidRPr="00B717C3" w:rsidRDefault="00B717C3" w:rsidP="00A030D7">
            <w:pPr>
              <w:spacing w:before="120" w:after="120"/>
              <w:ind w:left="284"/>
            </w:pPr>
            <w:r w:rsidRPr="00B717C3">
              <w:t xml:space="preserve">einschließlich der damit in Zusammenhang stehenden Tätigkeiten erfüllt. </w:t>
            </w:r>
          </w:p>
          <w:p w:rsidR="00B717C3" w:rsidRPr="00B717C3" w:rsidRDefault="00B717C3" w:rsidP="00A030D7">
            <w:pPr>
              <w:spacing w:before="120" w:after="120"/>
              <w:ind w:left="284"/>
            </w:pPr>
            <w:r w:rsidRPr="00B717C3">
              <w:t>2Die Durchführung der Hilfen nach den getroffenen Entscheidungen (z.B. Erziehung in einer Tagesgruppe, Vollzeitpflege oder Heimerziehung) fällt nicht unter die Entgeltgruppe S 14. 3Die in Aufgabengebieten außerhalb des Allgemeinen Sozialen Dienstes wie z.B. Erziehungsbeistandschaft, Pflegekinderdienst, Adoptionsvermittlung, Jugendgerichtshilfe, Vormundschaft, Pflegschaft auszuübenden Tätigkeiten fallen nicht unter die Entgeltgruppe S 14, es sei denn, dass durch Organisationsentscheidung des Arbeitgebers im Rahmen dieser Aufgabengebiete ebenfalls Tätigkeiten auszuüben sind, die die Voraussetzungen von Satz 1 erfüllen.</w:t>
            </w:r>
          </w:p>
          <w:p w:rsidR="00B717C3" w:rsidRPr="00B717C3" w:rsidRDefault="00A030D7" w:rsidP="00A030D7">
            <w:pPr>
              <w:spacing w:before="120" w:after="120"/>
              <w:ind w:left="284" w:hanging="284"/>
            </w:pPr>
            <w:r>
              <w:t xml:space="preserve">15. </w:t>
            </w:r>
            <w:r w:rsidR="00B717C3" w:rsidRPr="00B717C3">
              <w:t>1Eine abgeschlossene Hochschulbildung liegt vor, wenn von einer Hochschule im Sinne des § 1 HRG ein Diplomgrad mit dem Zusatz "Fachhochschule" ("FH"), ein anderer nach § 18 HRG gleichwertiger Abschlussgrad oder ein Bachelorgrad verliehen wurde. 2Die Abschlussprüfung muss in einem Studiengang abgelegt worden sein, der seinerseits mindestens das Zeugnis der Hochschulreife (allgemeine Hochschulreife oder einschlägige fachgebundene Hochschulreife) oder eine andere landesrechtliche Hochschulzugangsberechtigung als Zugangsvoraussetzung erfordert, und für den Abschluss eine Regelstudienzeit von mindestens sechs Semestern – ohne etwaige Praxissemester, Prüfungssemester o.Ä. - vorschreibt. 3Der Bachelorstudiengang muss nach den Regelungen des Akkreditierungsrats akkreditiert sein. 4Dem gleichgestellt sind Abschlüsse in akkreditierten Bachelorausbildungsgängen an Berufsakademien. 5Ein Abschluss an einer ausländischen Hochschule gilt als abgeschlossene Hochschulbildung, wenn er von der zuständigen staatlichen Anerkennungsstelle als dem deutschen Hochschulabschluss gleichwertig anerkannt wurde.</w:t>
            </w:r>
          </w:p>
          <w:p w:rsidR="00B717C3" w:rsidRPr="00B717C3" w:rsidRDefault="00B717C3" w:rsidP="00A030D7">
            <w:pPr>
              <w:spacing w:before="120" w:after="120"/>
              <w:ind w:left="284" w:hanging="284"/>
            </w:pPr>
            <w:r w:rsidRPr="00B717C3">
              <w:t>16.</w:t>
            </w:r>
            <w:r w:rsidR="00A030D7">
              <w:t xml:space="preserve"> </w:t>
            </w:r>
            <w:r w:rsidRPr="00B717C3">
              <w:t xml:space="preserve">Psychagoginnen/Psychagogen mit abgeschlossener wissenschaftlicher </w:t>
            </w:r>
            <w:proofErr w:type="spellStart"/>
            <w:r w:rsidRPr="00B717C3">
              <w:t>Hoch¬schulbildung</w:t>
            </w:r>
            <w:proofErr w:type="spellEnd"/>
            <w:r w:rsidRPr="00B717C3">
              <w:t xml:space="preserve"> und entsprechender Tätigkeit werden von diesem </w:t>
            </w:r>
            <w:proofErr w:type="spellStart"/>
            <w:r w:rsidRPr="00B717C3">
              <w:t>Tätigkeits¬merkmal</w:t>
            </w:r>
            <w:proofErr w:type="spellEnd"/>
            <w:r w:rsidRPr="00B717C3">
              <w:t xml:space="preserve"> nicht erfasst.</w:t>
            </w:r>
          </w:p>
        </w:tc>
      </w:tr>
    </w:tbl>
    <w:p w:rsidR="00A35D39" w:rsidRDefault="00A35D39" w:rsidP="00141E3F">
      <w:pPr>
        <w:spacing w:after="120"/>
      </w:pPr>
    </w:p>
    <w:sectPr w:rsidR="00A35D39"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BE5"/>
    <w:rsid w:val="0001508F"/>
    <w:rsid w:val="000B4891"/>
    <w:rsid w:val="000D3237"/>
    <w:rsid w:val="001127F0"/>
    <w:rsid w:val="00136548"/>
    <w:rsid w:val="00141E3F"/>
    <w:rsid w:val="00196533"/>
    <w:rsid w:val="00256218"/>
    <w:rsid w:val="003170D8"/>
    <w:rsid w:val="003E4B8B"/>
    <w:rsid w:val="004175F2"/>
    <w:rsid w:val="004453B5"/>
    <w:rsid w:val="004F5823"/>
    <w:rsid w:val="00553998"/>
    <w:rsid w:val="005769AF"/>
    <w:rsid w:val="005D197E"/>
    <w:rsid w:val="0063135D"/>
    <w:rsid w:val="00665954"/>
    <w:rsid w:val="00670D0B"/>
    <w:rsid w:val="006B591F"/>
    <w:rsid w:val="0071573D"/>
    <w:rsid w:val="00735B2A"/>
    <w:rsid w:val="0078025D"/>
    <w:rsid w:val="00782911"/>
    <w:rsid w:val="007B23EB"/>
    <w:rsid w:val="007E5A13"/>
    <w:rsid w:val="00812D1B"/>
    <w:rsid w:val="0081598C"/>
    <w:rsid w:val="008330F7"/>
    <w:rsid w:val="00840B30"/>
    <w:rsid w:val="0089162B"/>
    <w:rsid w:val="009A7EC0"/>
    <w:rsid w:val="009B790A"/>
    <w:rsid w:val="00A030D7"/>
    <w:rsid w:val="00A30E0C"/>
    <w:rsid w:val="00A35D39"/>
    <w:rsid w:val="00A4425D"/>
    <w:rsid w:val="00AE00BF"/>
    <w:rsid w:val="00AF03A0"/>
    <w:rsid w:val="00AF1BB0"/>
    <w:rsid w:val="00B65B9B"/>
    <w:rsid w:val="00B717C3"/>
    <w:rsid w:val="00BC223E"/>
    <w:rsid w:val="00C27548"/>
    <w:rsid w:val="00C2788B"/>
    <w:rsid w:val="00C57D48"/>
    <w:rsid w:val="00C63756"/>
    <w:rsid w:val="00CD48A0"/>
    <w:rsid w:val="00CE31B9"/>
    <w:rsid w:val="00DA46EA"/>
    <w:rsid w:val="00DC170B"/>
    <w:rsid w:val="00E00484"/>
    <w:rsid w:val="00E240DD"/>
    <w:rsid w:val="00E41A97"/>
    <w:rsid w:val="00E713CC"/>
    <w:rsid w:val="00E96772"/>
    <w:rsid w:val="00F138ED"/>
    <w:rsid w:val="00F23247"/>
    <w:rsid w:val="00F626E7"/>
    <w:rsid w:val="00F70A78"/>
    <w:rsid w:val="00F9235D"/>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23016-0457-4092-8632-91308503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62061915.dotm</Template>
  <TotalTime>0</TotalTime>
  <Pages>10</Pages>
  <Words>3015</Words>
  <Characters>21341</Characters>
  <Application>Microsoft Office Word</Application>
  <DocSecurity>0</DocSecurity>
  <Lines>177</Lines>
  <Paragraphs>48</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24308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2016-10-17T04:49:00Z</dcterms:created>
  <dcterms:modified xsi:type="dcterms:W3CDTF">2016-10-17T04:49:00Z</dcterms:modified>
</cp:coreProperties>
</file>